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C89" w:rsidRDefault="00CC0C89" w:rsidP="00564653">
      <w:pPr>
        <w:pStyle w:val="Heading1"/>
        <w:keepNext w:val="0"/>
        <w:pageBreakBefore w:val="0"/>
        <w:spacing w:after="0"/>
        <w:jc w:val="center"/>
        <w:rPr>
          <w:rFonts w:ascii="Times New Roman" w:hAnsi="Times New Roman"/>
          <w:caps w:val="0"/>
          <w:sz w:val="24"/>
        </w:rPr>
      </w:pPr>
      <w:r>
        <w:rPr>
          <w:rFonts w:ascii="Times New Roman" w:hAnsi="Times New Roman"/>
          <w:caps w:val="0"/>
          <w:sz w:val="24"/>
        </w:rPr>
        <w:t>ДЕМОГРАФИЧЕСКАЯ СИТУАЦИЯ</w:t>
      </w:r>
    </w:p>
    <w:p w:rsidR="00CC0C89" w:rsidRDefault="00CC0C89" w:rsidP="007647FC">
      <w:pPr>
        <w:ind w:firstLine="680"/>
        <w:jc w:val="both"/>
        <w:rPr>
          <w:rFonts w:ascii="Times New Roman" w:hAnsi="Times New Roman"/>
          <w:sz w:val="28"/>
          <w:szCs w:val="28"/>
        </w:rPr>
      </w:pPr>
    </w:p>
    <w:p w:rsidR="00CC0C89" w:rsidRPr="00E07B6B" w:rsidRDefault="00CC0C89" w:rsidP="001F722A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Численность постоянного населения Удмуртской Республики по состоянию на 1 января 201</w:t>
      </w:r>
      <w:r w:rsidRPr="00986157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года составляла 151</w:t>
      </w:r>
      <w:r w:rsidRPr="0098615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,</w:t>
      </w:r>
      <w:r w:rsidRPr="00986157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тыс. человек, в том числе городского – 99</w:t>
      </w:r>
      <w:r w:rsidRPr="0098615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,</w:t>
      </w:r>
      <w:r w:rsidRPr="00986157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тыс. человек, сельского – 5</w:t>
      </w:r>
      <w:r w:rsidRPr="00986157">
        <w:rPr>
          <w:rFonts w:ascii="Times New Roman" w:hAnsi="Times New Roman"/>
          <w:sz w:val="28"/>
          <w:szCs w:val="28"/>
        </w:rPr>
        <w:t>17</w:t>
      </w:r>
      <w:r>
        <w:rPr>
          <w:rFonts w:ascii="Times New Roman" w:hAnsi="Times New Roman"/>
          <w:sz w:val="28"/>
          <w:szCs w:val="28"/>
        </w:rPr>
        <w:t>,</w:t>
      </w:r>
      <w:r w:rsidRPr="0098615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тыс. человек.</w:t>
      </w:r>
      <w:r w:rsidRPr="007647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 5 месяцев </w:t>
      </w:r>
      <w:r w:rsidRPr="00E07B6B">
        <w:rPr>
          <w:rFonts w:ascii="Times New Roman" w:hAnsi="Times New Roman"/>
          <w:sz w:val="28"/>
          <w:szCs w:val="28"/>
        </w:rPr>
        <w:t xml:space="preserve">2018 года численность населения республики сократилась на 2626 человек (за аналогичный период 2017 года </w:t>
      </w:r>
      <w:r>
        <w:rPr>
          <w:rFonts w:ascii="Times New Roman" w:hAnsi="Times New Roman"/>
          <w:sz w:val="28"/>
          <w:szCs w:val="28"/>
        </w:rPr>
        <w:t>- на</w:t>
      </w:r>
      <w:r w:rsidRPr="00E07B6B">
        <w:rPr>
          <w:rFonts w:ascii="Times New Roman" w:hAnsi="Times New Roman"/>
          <w:sz w:val="28"/>
          <w:szCs w:val="28"/>
        </w:rPr>
        <w:t xml:space="preserve"> 1811 человек). </w:t>
      </w:r>
    </w:p>
    <w:p w:rsidR="00CC0C89" w:rsidRDefault="00CC0C89" w:rsidP="001F722A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5 месяцев 2018 года родилось 6937 малышей (на 525 детей меньше, чем за тот же период прошлого года), умерло 7977 человек (на 3 человека больше), в том числе 31 ребёнок в возрасте до 1 года (на 2 ребёнка меньше). Размеры естественной убыли населения возросли в 2 раза (с 512 человек до 1040 человек).</w:t>
      </w:r>
    </w:p>
    <w:p w:rsidR="00CC0C89" w:rsidRDefault="00CC0C8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Основной причиной смерти </w:t>
      </w:r>
      <w:r w:rsidRPr="00D350B0">
        <w:rPr>
          <w:rFonts w:ascii="Times New Roman" w:hAnsi="Times New Roman"/>
          <w:sz w:val="28"/>
          <w:szCs w:val="28"/>
        </w:rPr>
        <w:t xml:space="preserve">населения </w:t>
      </w:r>
      <w:r>
        <w:rPr>
          <w:rFonts w:ascii="Times New Roman" w:hAnsi="Times New Roman"/>
          <w:sz w:val="28"/>
          <w:szCs w:val="28"/>
        </w:rPr>
        <w:t xml:space="preserve">по-прежнему остаются </w:t>
      </w:r>
      <w:r w:rsidRPr="00D350B0">
        <w:rPr>
          <w:rFonts w:ascii="Times New Roman" w:hAnsi="Times New Roman"/>
          <w:sz w:val="28"/>
          <w:szCs w:val="28"/>
        </w:rPr>
        <w:t xml:space="preserve">болезни системы кровообращения, на их долю приходится </w:t>
      </w:r>
      <w:r>
        <w:rPr>
          <w:rFonts w:ascii="Times New Roman" w:hAnsi="Times New Roman"/>
          <w:sz w:val="28"/>
          <w:szCs w:val="28"/>
        </w:rPr>
        <w:t>44</w:t>
      </w:r>
      <w:r w:rsidRPr="00D350B0">
        <w:rPr>
          <w:rFonts w:ascii="Times New Roman" w:hAnsi="Times New Roman"/>
          <w:sz w:val="28"/>
          <w:szCs w:val="28"/>
        </w:rPr>
        <w:t xml:space="preserve">% </w:t>
      </w:r>
      <w:r>
        <w:rPr>
          <w:rFonts w:ascii="Times New Roman" w:hAnsi="Times New Roman"/>
          <w:sz w:val="28"/>
          <w:szCs w:val="28"/>
        </w:rPr>
        <w:t xml:space="preserve">от общего числа </w:t>
      </w:r>
      <w:r w:rsidRPr="00D350B0">
        <w:rPr>
          <w:rFonts w:ascii="Times New Roman" w:hAnsi="Times New Roman"/>
          <w:sz w:val="28"/>
          <w:szCs w:val="28"/>
        </w:rPr>
        <w:t>умерших, на втором месте – новообразования (</w:t>
      </w:r>
      <w:r>
        <w:rPr>
          <w:rFonts w:ascii="Times New Roman" w:hAnsi="Times New Roman"/>
          <w:sz w:val="28"/>
          <w:szCs w:val="28"/>
        </w:rPr>
        <w:t>15</w:t>
      </w:r>
      <w:r w:rsidRPr="00D350B0">
        <w:rPr>
          <w:rFonts w:ascii="Times New Roman" w:hAnsi="Times New Roman"/>
          <w:sz w:val="28"/>
          <w:szCs w:val="28"/>
        </w:rPr>
        <w:t>%), на третьем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50B0">
        <w:rPr>
          <w:rFonts w:ascii="Times New Roman" w:hAnsi="Times New Roman"/>
          <w:sz w:val="28"/>
          <w:szCs w:val="28"/>
        </w:rPr>
        <w:t>несчастные случаи</w:t>
      </w:r>
      <w:r>
        <w:rPr>
          <w:rFonts w:ascii="Times New Roman" w:hAnsi="Times New Roman"/>
          <w:sz w:val="28"/>
          <w:szCs w:val="28"/>
        </w:rPr>
        <w:t xml:space="preserve"> (9</w:t>
      </w:r>
      <w:r w:rsidRPr="00D350B0">
        <w:rPr>
          <w:rFonts w:ascii="Times New Roman" w:hAnsi="Times New Roman"/>
          <w:sz w:val="28"/>
          <w:szCs w:val="28"/>
        </w:rPr>
        <w:t>%).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C0C89" w:rsidRDefault="00CC0C89" w:rsidP="00D92CAC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январе-мае 2018 года зарегистрировано 2360 браков, это</w:t>
      </w:r>
      <w:r w:rsidRPr="003C03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330 браков меньше, чем за тот же период прошлого года. </w:t>
      </w:r>
      <w:r w:rsidRPr="00BF3BBB">
        <w:rPr>
          <w:rFonts w:ascii="Times New Roman" w:hAnsi="Times New Roman"/>
          <w:sz w:val="28"/>
          <w:szCs w:val="28"/>
        </w:rPr>
        <w:t xml:space="preserve">Число актовых записей о расторжении брака </w:t>
      </w:r>
      <w:r>
        <w:rPr>
          <w:rFonts w:ascii="Times New Roman" w:hAnsi="Times New Roman"/>
          <w:sz w:val="28"/>
          <w:szCs w:val="28"/>
        </w:rPr>
        <w:t xml:space="preserve">увеличилось на 62 и </w:t>
      </w:r>
      <w:r w:rsidRPr="00BF3BBB">
        <w:rPr>
          <w:rFonts w:ascii="Times New Roman" w:hAnsi="Times New Roman"/>
          <w:sz w:val="28"/>
          <w:szCs w:val="28"/>
        </w:rPr>
        <w:t>составило</w:t>
      </w:r>
      <w:r w:rsidRPr="009B57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2166 записей. </w:t>
      </w:r>
    </w:p>
    <w:p w:rsidR="00CC0C89" w:rsidRPr="00E07B6B" w:rsidRDefault="00CC0C89" w:rsidP="00D92CAC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начала года в республику прибыло 4466 человек, выбыло за пределы республики 6052 человека, таким образом, миграционная убыль составила </w:t>
      </w:r>
      <w:r w:rsidRPr="00E07B6B">
        <w:rPr>
          <w:rFonts w:ascii="Times New Roman" w:hAnsi="Times New Roman"/>
          <w:sz w:val="28"/>
          <w:szCs w:val="28"/>
        </w:rPr>
        <w:t>1586 человек</w:t>
      </w:r>
      <w:r>
        <w:rPr>
          <w:rFonts w:ascii="Times New Roman" w:hAnsi="Times New Roman"/>
          <w:sz w:val="28"/>
          <w:szCs w:val="28"/>
        </w:rPr>
        <w:t xml:space="preserve"> (за тот же период прошлого года соответственно 4335, 5634, 1299 человек)</w:t>
      </w:r>
      <w:r w:rsidRPr="00E07B6B">
        <w:rPr>
          <w:rFonts w:ascii="Times New Roman" w:hAnsi="Times New Roman"/>
          <w:sz w:val="28"/>
          <w:szCs w:val="28"/>
        </w:rPr>
        <w:t>.</w:t>
      </w:r>
    </w:p>
    <w:sectPr w:rsidR="00CC0C89" w:rsidRPr="00E07B6B" w:rsidSect="00130F4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65F8A"/>
    <w:multiLevelType w:val="multilevel"/>
    <w:tmpl w:val="06462EAA"/>
    <w:lvl w:ilvl="0">
      <w:start w:val="1"/>
      <w:numFmt w:val="decimal"/>
      <w:lvlText w:val="%1)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)"/>
        <w:legacy w:legacy="1" w:legacySpace="120" w:legacyIndent="360"/>
        <w:lvlJc w:val="left"/>
        <w:pPr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  <w:rPr>
          <w:rFonts w:cs="Times New Roman"/>
        </w:r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  <w:rPr>
          <w:rFonts w:cs="Times New Roman"/>
        </w:r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  <w:rPr>
          <w:rFonts w:cs="Times New Roman"/>
        </w:r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  <w:rPr>
          <w:rFonts w:cs="Times New Roman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4653"/>
    <w:rsid w:val="00001BB8"/>
    <w:rsid w:val="00002D11"/>
    <w:rsid w:val="0000317A"/>
    <w:rsid w:val="000033EE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70A0"/>
    <w:rsid w:val="00020113"/>
    <w:rsid w:val="00020F07"/>
    <w:rsid w:val="00020FA1"/>
    <w:rsid w:val="00022766"/>
    <w:rsid w:val="000267BD"/>
    <w:rsid w:val="00026A7A"/>
    <w:rsid w:val="0003179B"/>
    <w:rsid w:val="00033F2C"/>
    <w:rsid w:val="000359BE"/>
    <w:rsid w:val="000370F2"/>
    <w:rsid w:val="00037131"/>
    <w:rsid w:val="000408E0"/>
    <w:rsid w:val="00044805"/>
    <w:rsid w:val="00045602"/>
    <w:rsid w:val="00045815"/>
    <w:rsid w:val="00047FF5"/>
    <w:rsid w:val="000504D0"/>
    <w:rsid w:val="00050A63"/>
    <w:rsid w:val="00052051"/>
    <w:rsid w:val="00052F71"/>
    <w:rsid w:val="00053161"/>
    <w:rsid w:val="0005351A"/>
    <w:rsid w:val="0005372D"/>
    <w:rsid w:val="00054454"/>
    <w:rsid w:val="0005445B"/>
    <w:rsid w:val="000555EC"/>
    <w:rsid w:val="00057873"/>
    <w:rsid w:val="000579AE"/>
    <w:rsid w:val="00061A52"/>
    <w:rsid w:val="00062F58"/>
    <w:rsid w:val="000631A2"/>
    <w:rsid w:val="00063779"/>
    <w:rsid w:val="000637EB"/>
    <w:rsid w:val="00063E57"/>
    <w:rsid w:val="0006409F"/>
    <w:rsid w:val="00065846"/>
    <w:rsid w:val="0006651B"/>
    <w:rsid w:val="00070221"/>
    <w:rsid w:val="00070544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77B"/>
    <w:rsid w:val="000919F1"/>
    <w:rsid w:val="00091CBF"/>
    <w:rsid w:val="000932D6"/>
    <w:rsid w:val="00096B9D"/>
    <w:rsid w:val="000A01F9"/>
    <w:rsid w:val="000A05A6"/>
    <w:rsid w:val="000A1399"/>
    <w:rsid w:val="000A25CF"/>
    <w:rsid w:val="000A6325"/>
    <w:rsid w:val="000A635E"/>
    <w:rsid w:val="000A7051"/>
    <w:rsid w:val="000A783F"/>
    <w:rsid w:val="000B14D4"/>
    <w:rsid w:val="000B276D"/>
    <w:rsid w:val="000B311F"/>
    <w:rsid w:val="000B748A"/>
    <w:rsid w:val="000C1999"/>
    <w:rsid w:val="000C1BA1"/>
    <w:rsid w:val="000C203B"/>
    <w:rsid w:val="000C2350"/>
    <w:rsid w:val="000C2F6E"/>
    <w:rsid w:val="000C33B5"/>
    <w:rsid w:val="000C3567"/>
    <w:rsid w:val="000C7F7F"/>
    <w:rsid w:val="000D5C0D"/>
    <w:rsid w:val="000D5E55"/>
    <w:rsid w:val="000D7A2B"/>
    <w:rsid w:val="000E035C"/>
    <w:rsid w:val="000E26B6"/>
    <w:rsid w:val="000E4218"/>
    <w:rsid w:val="000E4271"/>
    <w:rsid w:val="000E596D"/>
    <w:rsid w:val="000E6D15"/>
    <w:rsid w:val="000E721C"/>
    <w:rsid w:val="000E7D57"/>
    <w:rsid w:val="000E7DAF"/>
    <w:rsid w:val="000F1723"/>
    <w:rsid w:val="000F4736"/>
    <w:rsid w:val="000F688D"/>
    <w:rsid w:val="000F71E7"/>
    <w:rsid w:val="000F7C5F"/>
    <w:rsid w:val="00102F21"/>
    <w:rsid w:val="0010399B"/>
    <w:rsid w:val="001041DC"/>
    <w:rsid w:val="00104413"/>
    <w:rsid w:val="00107D1A"/>
    <w:rsid w:val="00111029"/>
    <w:rsid w:val="00111BC9"/>
    <w:rsid w:val="00122F14"/>
    <w:rsid w:val="00122F28"/>
    <w:rsid w:val="00126547"/>
    <w:rsid w:val="00126FF3"/>
    <w:rsid w:val="00127109"/>
    <w:rsid w:val="00127ACF"/>
    <w:rsid w:val="0013054E"/>
    <w:rsid w:val="00130D63"/>
    <w:rsid w:val="00130F48"/>
    <w:rsid w:val="00132552"/>
    <w:rsid w:val="0013401A"/>
    <w:rsid w:val="00134091"/>
    <w:rsid w:val="00134112"/>
    <w:rsid w:val="001347E8"/>
    <w:rsid w:val="00137F4C"/>
    <w:rsid w:val="0014053D"/>
    <w:rsid w:val="00144712"/>
    <w:rsid w:val="00146D55"/>
    <w:rsid w:val="00146E66"/>
    <w:rsid w:val="00151609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86E"/>
    <w:rsid w:val="00170B98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634"/>
    <w:rsid w:val="0018668A"/>
    <w:rsid w:val="00191C3C"/>
    <w:rsid w:val="00191CFC"/>
    <w:rsid w:val="00191FAC"/>
    <w:rsid w:val="001932DD"/>
    <w:rsid w:val="00193D52"/>
    <w:rsid w:val="00194E17"/>
    <w:rsid w:val="0019552C"/>
    <w:rsid w:val="00195C95"/>
    <w:rsid w:val="0019642D"/>
    <w:rsid w:val="001A0129"/>
    <w:rsid w:val="001A1229"/>
    <w:rsid w:val="001A3EEC"/>
    <w:rsid w:val="001A47E8"/>
    <w:rsid w:val="001A4971"/>
    <w:rsid w:val="001A609C"/>
    <w:rsid w:val="001A7598"/>
    <w:rsid w:val="001B2F93"/>
    <w:rsid w:val="001B3577"/>
    <w:rsid w:val="001B4AF6"/>
    <w:rsid w:val="001B51E8"/>
    <w:rsid w:val="001B57D4"/>
    <w:rsid w:val="001C1B27"/>
    <w:rsid w:val="001C243E"/>
    <w:rsid w:val="001C2E94"/>
    <w:rsid w:val="001C4146"/>
    <w:rsid w:val="001C4D22"/>
    <w:rsid w:val="001C531B"/>
    <w:rsid w:val="001C60D4"/>
    <w:rsid w:val="001D0857"/>
    <w:rsid w:val="001D1256"/>
    <w:rsid w:val="001D1C16"/>
    <w:rsid w:val="001D5B07"/>
    <w:rsid w:val="001D716A"/>
    <w:rsid w:val="001D7443"/>
    <w:rsid w:val="001D771A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5E07"/>
    <w:rsid w:val="001F722A"/>
    <w:rsid w:val="001F7F7F"/>
    <w:rsid w:val="002018AF"/>
    <w:rsid w:val="00203FFE"/>
    <w:rsid w:val="002048C8"/>
    <w:rsid w:val="00205AB0"/>
    <w:rsid w:val="00205BAF"/>
    <w:rsid w:val="002062A7"/>
    <w:rsid w:val="00206D03"/>
    <w:rsid w:val="0020711F"/>
    <w:rsid w:val="002107E0"/>
    <w:rsid w:val="00212EC8"/>
    <w:rsid w:val="002179B6"/>
    <w:rsid w:val="00221865"/>
    <w:rsid w:val="002219B4"/>
    <w:rsid w:val="0022293B"/>
    <w:rsid w:val="00222F93"/>
    <w:rsid w:val="002234A2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3372"/>
    <w:rsid w:val="002551E3"/>
    <w:rsid w:val="00255926"/>
    <w:rsid w:val="00255D89"/>
    <w:rsid w:val="002609B2"/>
    <w:rsid w:val="002645BC"/>
    <w:rsid w:val="00264660"/>
    <w:rsid w:val="00266E21"/>
    <w:rsid w:val="00267FA3"/>
    <w:rsid w:val="002749CA"/>
    <w:rsid w:val="002774F6"/>
    <w:rsid w:val="00281526"/>
    <w:rsid w:val="00281D75"/>
    <w:rsid w:val="00282A06"/>
    <w:rsid w:val="0029139C"/>
    <w:rsid w:val="00291F91"/>
    <w:rsid w:val="0029465A"/>
    <w:rsid w:val="00294C88"/>
    <w:rsid w:val="002A1627"/>
    <w:rsid w:val="002A574F"/>
    <w:rsid w:val="002B130D"/>
    <w:rsid w:val="002B3F47"/>
    <w:rsid w:val="002C173F"/>
    <w:rsid w:val="002C2AB0"/>
    <w:rsid w:val="002C2F9E"/>
    <w:rsid w:val="002C4013"/>
    <w:rsid w:val="002C455E"/>
    <w:rsid w:val="002C555B"/>
    <w:rsid w:val="002C5B90"/>
    <w:rsid w:val="002D4428"/>
    <w:rsid w:val="002D7474"/>
    <w:rsid w:val="002E1071"/>
    <w:rsid w:val="002E1CF0"/>
    <w:rsid w:val="002E20AE"/>
    <w:rsid w:val="002E3F1D"/>
    <w:rsid w:val="002E78B8"/>
    <w:rsid w:val="002F0B0F"/>
    <w:rsid w:val="002F2DBB"/>
    <w:rsid w:val="002F4103"/>
    <w:rsid w:val="0030012C"/>
    <w:rsid w:val="00300316"/>
    <w:rsid w:val="003010E5"/>
    <w:rsid w:val="003020F6"/>
    <w:rsid w:val="00302D4A"/>
    <w:rsid w:val="0030375D"/>
    <w:rsid w:val="0030795D"/>
    <w:rsid w:val="00307F47"/>
    <w:rsid w:val="003101E3"/>
    <w:rsid w:val="003107A7"/>
    <w:rsid w:val="00310F69"/>
    <w:rsid w:val="00312355"/>
    <w:rsid w:val="00317D48"/>
    <w:rsid w:val="00321C67"/>
    <w:rsid w:val="00322D3B"/>
    <w:rsid w:val="00323B18"/>
    <w:rsid w:val="00325952"/>
    <w:rsid w:val="00327787"/>
    <w:rsid w:val="00331166"/>
    <w:rsid w:val="00332C27"/>
    <w:rsid w:val="00332FCE"/>
    <w:rsid w:val="00333DE9"/>
    <w:rsid w:val="003361C4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54ABC"/>
    <w:rsid w:val="00355DC9"/>
    <w:rsid w:val="00357B5B"/>
    <w:rsid w:val="00360523"/>
    <w:rsid w:val="003613ED"/>
    <w:rsid w:val="00361ACA"/>
    <w:rsid w:val="003625E1"/>
    <w:rsid w:val="0036482B"/>
    <w:rsid w:val="00364C87"/>
    <w:rsid w:val="0036568E"/>
    <w:rsid w:val="00370E4A"/>
    <w:rsid w:val="00371D02"/>
    <w:rsid w:val="00373492"/>
    <w:rsid w:val="0037485D"/>
    <w:rsid w:val="0037590F"/>
    <w:rsid w:val="00376571"/>
    <w:rsid w:val="00376656"/>
    <w:rsid w:val="003801B3"/>
    <w:rsid w:val="00380236"/>
    <w:rsid w:val="00380A95"/>
    <w:rsid w:val="00381537"/>
    <w:rsid w:val="0038209F"/>
    <w:rsid w:val="00382554"/>
    <w:rsid w:val="00383B63"/>
    <w:rsid w:val="003844EC"/>
    <w:rsid w:val="0038476C"/>
    <w:rsid w:val="003848AC"/>
    <w:rsid w:val="00386C91"/>
    <w:rsid w:val="003916E0"/>
    <w:rsid w:val="00391B3D"/>
    <w:rsid w:val="00393782"/>
    <w:rsid w:val="00393CB3"/>
    <w:rsid w:val="00393F61"/>
    <w:rsid w:val="0039410A"/>
    <w:rsid w:val="003950AA"/>
    <w:rsid w:val="0039775D"/>
    <w:rsid w:val="003A2835"/>
    <w:rsid w:val="003A29C4"/>
    <w:rsid w:val="003A2E89"/>
    <w:rsid w:val="003A3892"/>
    <w:rsid w:val="003A4927"/>
    <w:rsid w:val="003A53E1"/>
    <w:rsid w:val="003A60B4"/>
    <w:rsid w:val="003A73AA"/>
    <w:rsid w:val="003A7D9A"/>
    <w:rsid w:val="003B0159"/>
    <w:rsid w:val="003B2AA8"/>
    <w:rsid w:val="003B33BC"/>
    <w:rsid w:val="003B33C5"/>
    <w:rsid w:val="003B3614"/>
    <w:rsid w:val="003B378F"/>
    <w:rsid w:val="003B4D36"/>
    <w:rsid w:val="003B4FF9"/>
    <w:rsid w:val="003B6E53"/>
    <w:rsid w:val="003B7B5D"/>
    <w:rsid w:val="003C0265"/>
    <w:rsid w:val="003C0369"/>
    <w:rsid w:val="003C08D3"/>
    <w:rsid w:val="003C19F6"/>
    <w:rsid w:val="003C2BF7"/>
    <w:rsid w:val="003C316C"/>
    <w:rsid w:val="003C34BE"/>
    <w:rsid w:val="003C49D9"/>
    <w:rsid w:val="003C65D5"/>
    <w:rsid w:val="003C6FDE"/>
    <w:rsid w:val="003C79EF"/>
    <w:rsid w:val="003D0AD8"/>
    <w:rsid w:val="003D1657"/>
    <w:rsid w:val="003D16C3"/>
    <w:rsid w:val="003D1AA3"/>
    <w:rsid w:val="003D285A"/>
    <w:rsid w:val="003D3B5A"/>
    <w:rsid w:val="003D3E64"/>
    <w:rsid w:val="003D4799"/>
    <w:rsid w:val="003D4A8A"/>
    <w:rsid w:val="003D733C"/>
    <w:rsid w:val="003E0F87"/>
    <w:rsid w:val="003E1D0B"/>
    <w:rsid w:val="003E3826"/>
    <w:rsid w:val="003E4626"/>
    <w:rsid w:val="003E5FF4"/>
    <w:rsid w:val="003E6E9E"/>
    <w:rsid w:val="003E7AE9"/>
    <w:rsid w:val="003F3E47"/>
    <w:rsid w:val="003F5457"/>
    <w:rsid w:val="003F6A2D"/>
    <w:rsid w:val="003F7454"/>
    <w:rsid w:val="004004FF"/>
    <w:rsid w:val="00402564"/>
    <w:rsid w:val="00402FC0"/>
    <w:rsid w:val="004041BF"/>
    <w:rsid w:val="0040475D"/>
    <w:rsid w:val="00405D93"/>
    <w:rsid w:val="004061A1"/>
    <w:rsid w:val="00410211"/>
    <w:rsid w:val="00414565"/>
    <w:rsid w:val="0041509C"/>
    <w:rsid w:val="00420C14"/>
    <w:rsid w:val="004228D5"/>
    <w:rsid w:val="004235BB"/>
    <w:rsid w:val="00423687"/>
    <w:rsid w:val="00424EA5"/>
    <w:rsid w:val="0042649C"/>
    <w:rsid w:val="00426D3D"/>
    <w:rsid w:val="004329B6"/>
    <w:rsid w:val="00432EAA"/>
    <w:rsid w:val="0043305B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E1C"/>
    <w:rsid w:val="00452FAE"/>
    <w:rsid w:val="00453DFA"/>
    <w:rsid w:val="00454317"/>
    <w:rsid w:val="004549BB"/>
    <w:rsid w:val="0045536E"/>
    <w:rsid w:val="004614DD"/>
    <w:rsid w:val="00461518"/>
    <w:rsid w:val="00461D09"/>
    <w:rsid w:val="004621D0"/>
    <w:rsid w:val="004640E0"/>
    <w:rsid w:val="00465BA5"/>
    <w:rsid w:val="00465D9C"/>
    <w:rsid w:val="004664F3"/>
    <w:rsid w:val="00466EAC"/>
    <w:rsid w:val="0047057C"/>
    <w:rsid w:val="00470B9E"/>
    <w:rsid w:val="00471B6D"/>
    <w:rsid w:val="0047225B"/>
    <w:rsid w:val="004750CB"/>
    <w:rsid w:val="00475789"/>
    <w:rsid w:val="00477ADB"/>
    <w:rsid w:val="00480981"/>
    <w:rsid w:val="00482151"/>
    <w:rsid w:val="00484853"/>
    <w:rsid w:val="004852D2"/>
    <w:rsid w:val="004859CE"/>
    <w:rsid w:val="00485B65"/>
    <w:rsid w:val="0048618E"/>
    <w:rsid w:val="004865C0"/>
    <w:rsid w:val="004867FD"/>
    <w:rsid w:val="00490312"/>
    <w:rsid w:val="0049190C"/>
    <w:rsid w:val="0049392E"/>
    <w:rsid w:val="00494250"/>
    <w:rsid w:val="00494430"/>
    <w:rsid w:val="004945EF"/>
    <w:rsid w:val="0049469B"/>
    <w:rsid w:val="00496109"/>
    <w:rsid w:val="004A1BEE"/>
    <w:rsid w:val="004A46EC"/>
    <w:rsid w:val="004A483C"/>
    <w:rsid w:val="004A488F"/>
    <w:rsid w:val="004A6791"/>
    <w:rsid w:val="004A705E"/>
    <w:rsid w:val="004A7342"/>
    <w:rsid w:val="004A7C6D"/>
    <w:rsid w:val="004B2E2B"/>
    <w:rsid w:val="004C3CAD"/>
    <w:rsid w:val="004C5474"/>
    <w:rsid w:val="004C5F46"/>
    <w:rsid w:val="004C7152"/>
    <w:rsid w:val="004C7347"/>
    <w:rsid w:val="004D1380"/>
    <w:rsid w:val="004D16C1"/>
    <w:rsid w:val="004D27B1"/>
    <w:rsid w:val="004D28D7"/>
    <w:rsid w:val="004D3EB9"/>
    <w:rsid w:val="004D56ED"/>
    <w:rsid w:val="004D57D4"/>
    <w:rsid w:val="004D620F"/>
    <w:rsid w:val="004D6C39"/>
    <w:rsid w:val="004E002B"/>
    <w:rsid w:val="004F02B5"/>
    <w:rsid w:val="004F0A63"/>
    <w:rsid w:val="004F1A32"/>
    <w:rsid w:val="004F5CE1"/>
    <w:rsid w:val="00501B46"/>
    <w:rsid w:val="0050212F"/>
    <w:rsid w:val="00503B12"/>
    <w:rsid w:val="00507176"/>
    <w:rsid w:val="00512CA3"/>
    <w:rsid w:val="00513B4F"/>
    <w:rsid w:val="00514CCB"/>
    <w:rsid w:val="00516BCE"/>
    <w:rsid w:val="00520B5A"/>
    <w:rsid w:val="0052135B"/>
    <w:rsid w:val="005233E9"/>
    <w:rsid w:val="005245A8"/>
    <w:rsid w:val="00526B94"/>
    <w:rsid w:val="00526EB7"/>
    <w:rsid w:val="00535E7A"/>
    <w:rsid w:val="00536A21"/>
    <w:rsid w:val="00540913"/>
    <w:rsid w:val="00540BE2"/>
    <w:rsid w:val="00542D86"/>
    <w:rsid w:val="0054490C"/>
    <w:rsid w:val="00545A2D"/>
    <w:rsid w:val="005472C4"/>
    <w:rsid w:val="005509CC"/>
    <w:rsid w:val="00552E38"/>
    <w:rsid w:val="0055390D"/>
    <w:rsid w:val="005545D9"/>
    <w:rsid w:val="0055539A"/>
    <w:rsid w:val="005566B9"/>
    <w:rsid w:val="00556F18"/>
    <w:rsid w:val="0056178E"/>
    <w:rsid w:val="00561FAE"/>
    <w:rsid w:val="00564653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80C8F"/>
    <w:rsid w:val="00583A82"/>
    <w:rsid w:val="00584401"/>
    <w:rsid w:val="00584CAD"/>
    <w:rsid w:val="005905CE"/>
    <w:rsid w:val="00590FF1"/>
    <w:rsid w:val="0059170F"/>
    <w:rsid w:val="00591B69"/>
    <w:rsid w:val="00591C6F"/>
    <w:rsid w:val="005921E8"/>
    <w:rsid w:val="00593705"/>
    <w:rsid w:val="00593949"/>
    <w:rsid w:val="00593B44"/>
    <w:rsid w:val="00595C97"/>
    <w:rsid w:val="005A0FAC"/>
    <w:rsid w:val="005A219E"/>
    <w:rsid w:val="005A42BB"/>
    <w:rsid w:val="005A7618"/>
    <w:rsid w:val="005B0927"/>
    <w:rsid w:val="005B1CB4"/>
    <w:rsid w:val="005B203F"/>
    <w:rsid w:val="005B3004"/>
    <w:rsid w:val="005B72A3"/>
    <w:rsid w:val="005B73A9"/>
    <w:rsid w:val="005C1117"/>
    <w:rsid w:val="005C19D6"/>
    <w:rsid w:val="005C27BD"/>
    <w:rsid w:val="005C34F0"/>
    <w:rsid w:val="005C3C6F"/>
    <w:rsid w:val="005C3DA8"/>
    <w:rsid w:val="005C61C1"/>
    <w:rsid w:val="005C6347"/>
    <w:rsid w:val="005C6FE1"/>
    <w:rsid w:val="005C70AC"/>
    <w:rsid w:val="005C7E93"/>
    <w:rsid w:val="005D0394"/>
    <w:rsid w:val="005D0D18"/>
    <w:rsid w:val="005D0F71"/>
    <w:rsid w:val="005D120A"/>
    <w:rsid w:val="005D1A3E"/>
    <w:rsid w:val="005D2D05"/>
    <w:rsid w:val="005D5C8A"/>
    <w:rsid w:val="005D5CA0"/>
    <w:rsid w:val="005E273C"/>
    <w:rsid w:val="005E2C93"/>
    <w:rsid w:val="005E4EE8"/>
    <w:rsid w:val="005E5BB4"/>
    <w:rsid w:val="005E68D3"/>
    <w:rsid w:val="005F01D7"/>
    <w:rsid w:val="005F1556"/>
    <w:rsid w:val="005F4D88"/>
    <w:rsid w:val="005F511B"/>
    <w:rsid w:val="005F610C"/>
    <w:rsid w:val="005F70A6"/>
    <w:rsid w:val="006039D5"/>
    <w:rsid w:val="0060422F"/>
    <w:rsid w:val="00605871"/>
    <w:rsid w:val="006061E3"/>
    <w:rsid w:val="00606692"/>
    <w:rsid w:val="00606D15"/>
    <w:rsid w:val="00611467"/>
    <w:rsid w:val="006115FD"/>
    <w:rsid w:val="00611871"/>
    <w:rsid w:val="00611E97"/>
    <w:rsid w:val="00612457"/>
    <w:rsid w:val="006125EA"/>
    <w:rsid w:val="00616BF0"/>
    <w:rsid w:val="00616CD8"/>
    <w:rsid w:val="00620592"/>
    <w:rsid w:val="00620629"/>
    <w:rsid w:val="0062205D"/>
    <w:rsid w:val="006234CF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B72"/>
    <w:rsid w:val="00643D4B"/>
    <w:rsid w:val="00644467"/>
    <w:rsid w:val="00645416"/>
    <w:rsid w:val="00645BC2"/>
    <w:rsid w:val="00647C3C"/>
    <w:rsid w:val="00650937"/>
    <w:rsid w:val="00651211"/>
    <w:rsid w:val="00656CEE"/>
    <w:rsid w:val="006615D8"/>
    <w:rsid w:val="00664855"/>
    <w:rsid w:val="006678B3"/>
    <w:rsid w:val="006714F8"/>
    <w:rsid w:val="00671ACA"/>
    <w:rsid w:val="00672CA0"/>
    <w:rsid w:val="006732A1"/>
    <w:rsid w:val="0067484A"/>
    <w:rsid w:val="00677429"/>
    <w:rsid w:val="00681B40"/>
    <w:rsid w:val="00683F40"/>
    <w:rsid w:val="00684D00"/>
    <w:rsid w:val="00684F8A"/>
    <w:rsid w:val="0068514C"/>
    <w:rsid w:val="00685690"/>
    <w:rsid w:val="00685C7E"/>
    <w:rsid w:val="00685CEA"/>
    <w:rsid w:val="00687781"/>
    <w:rsid w:val="00690802"/>
    <w:rsid w:val="006909C9"/>
    <w:rsid w:val="00695345"/>
    <w:rsid w:val="006953FC"/>
    <w:rsid w:val="006A3840"/>
    <w:rsid w:val="006A531C"/>
    <w:rsid w:val="006A5C48"/>
    <w:rsid w:val="006A619C"/>
    <w:rsid w:val="006A7F5B"/>
    <w:rsid w:val="006B0E7F"/>
    <w:rsid w:val="006B14FC"/>
    <w:rsid w:val="006B1BF5"/>
    <w:rsid w:val="006B1EA2"/>
    <w:rsid w:val="006B3BA9"/>
    <w:rsid w:val="006B4BC2"/>
    <w:rsid w:val="006B4F5B"/>
    <w:rsid w:val="006B54A2"/>
    <w:rsid w:val="006B5C50"/>
    <w:rsid w:val="006C04AD"/>
    <w:rsid w:val="006C1A5F"/>
    <w:rsid w:val="006C1B16"/>
    <w:rsid w:val="006C315B"/>
    <w:rsid w:val="006C3F25"/>
    <w:rsid w:val="006C4F4B"/>
    <w:rsid w:val="006C76AC"/>
    <w:rsid w:val="006C7EBB"/>
    <w:rsid w:val="006C7FF5"/>
    <w:rsid w:val="006D1A2F"/>
    <w:rsid w:val="006D207A"/>
    <w:rsid w:val="006D2A02"/>
    <w:rsid w:val="006D30BC"/>
    <w:rsid w:val="006D554B"/>
    <w:rsid w:val="006D5EE9"/>
    <w:rsid w:val="006D6A17"/>
    <w:rsid w:val="006D6BB9"/>
    <w:rsid w:val="006E1E9A"/>
    <w:rsid w:val="006E2894"/>
    <w:rsid w:val="006E2CA2"/>
    <w:rsid w:val="006E34AF"/>
    <w:rsid w:val="006E39B3"/>
    <w:rsid w:val="006E62AF"/>
    <w:rsid w:val="006E6F6C"/>
    <w:rsid w:val="006F1036"/>
    <w:rsid w:val="006F24DD"/>
    <w:rsid w:val="006F6F26"/>
    <w:rsid w:val="006F7108"/>
    <w:rsid w:val="00700BC6"/>
    <w:rsid w:val="00701F68"/>
    <w:rsid w:val="007027DB"/>
    <w:rsid w:val="00705428"/>
    <w:rsid w:val="00706641"/>
    <w:rsid w:val="007101CB"/>
    <w:rsid w:val="0071056E"/>
    <w:rsid w:val="007112AC"/>
    <w:rsid w:val="00711F95"/>
    <w:rsid w:val="007165DE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30184"/>
    <w:rsid w:val="00733C2A"/>
    <w:rsid w:val="0073524E"/>
    <w:rsid w:val="00736959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294"/>
    <w:rsid w:val="007467AE"/>
    <w:rsid w:val="007479D1"/>
    <w:rsid w:val="007521CD"/>
    <w:rsid w:val="00753843"/>
    <w:rsid w:val="00753D99"/>
    <w:rsid w:val="007558A3"/>
    <w:rsid w:val="00756A80"/>
    <w:rsid w:val="00757958"/>
    <w:rsid w:val="00762E29"/>
    <w:rsid w:val="007633C2"/>
    <w:rsid w:val="007640AF"/>
    <w:rsid w:val="007647FC"/>
    <w:rsid w:val="00764F73"/>
    <w:rsid w:val="00765B37"/>
    <w:rsid w:val="00766DFE"/>
    <w:rsid w:val="007677BA"/>
    <w:rsid w:val="007701FE"/>
    <w:rsid w:val="00770A41"/>
    <w:rsid w:val="00770E4B"/>
    <w:rsid w:val="007710A2"/>
    <w:rsid w:val="00771730"/>
    <w:rsid w:val="00782B27"/>
    <w:rsid w:val="007849D3"/>
    <w:rsid w:val="0078578F"/>
    <w:rsid w:val="00785A65"/>
    <w:rsid w:val="007866EC"/>
    <w:rsid w:val="007876CE"/>
    <w:rsid w:val="00787B9F"/>
    <w:rsid w:val="0079440A"/>
    <w:rsid w:val="007A11F1"/>
    <w:rsid w:val="007A134C"/>
    <w:rsid w:val="007A1F55"/>
    <w:rsid w:val="007A352B"/>
    <w:rsid w:val="007A4343"/>
    <w:rsid w:val="007A4F45"/>
    <w:rsid w:val="007A51B3"/>
    <w:rsid w:val="007A56E1"/>
    <w:rsid w:val="007A5A57"/>
    <w:rsid w:val="007B0D39"/>
    <w:rsid w:val="007B2800"/>
    <w:rsid w:val="007B2C20"/>
    <w:rsid w:val="007B3462"/>
    <w:rsid w:val="007B604C"/>
    <w:rsid w:val="007B6073"/>
    <w:rsid w:val="007B6431"/>
    <w:rsid w:val="007B6F90"/>
    <w:rsid w:val="007B7183"/>
    <w:rsid w:val="007B7C70"/>
    <w:rsid w:val="007C0EBF"/>
    <w:rsid w:val="007C16B0"/>
    <w:rsid w:val="007C2097"/>
    <w:rsid w:val="007C220A"/>
    <w:rsid w:val="007C2CFD"/>
    <w:rsid w:val="007C596C"/>
    <w:rsid w:val="007C673D"/>
    <w:rsid w:val="007C7363"/>
    <w:rsid w:val="007D0FA0"/>
    <w:rsid w:val="007D1795"/>
    <w:rsid w:val="007D1B09"/>
    <w:rsid w:val="007D2304"/>
    <w:rsid w:val="007D4950"/>
    <w:rsid w:val="007D568F"/>
    <w:rsid w:val="007D5B5E"/>
    <w:rsid w:val="007D67C3"/>
    <w:rsid w:val="007E0B1D"/>
    <w:rsid w:val="007E1924"/>
    <w:rsid w:val="007E269A"/>
    <w:rsid w:val="007E32E7"/>
    <w:rsid w:val="007E399E"/>
    <w:rsid w:val="007E4709"/>
    <w:rsid w:val="007E5E8C"/>
    <w:rsid w:val="007E7120"/>
    <w:rsid w:val="007F2942"/>
    <w:rsid w:val="007F3CDF"/>
    <w:rsid w:val="007F6AE6"/>
    <w:rsid w:val="007F733B"/>
    <w:rsid w:val="00800ADA"/>
    <w:rsid w:val="00802423"/>
    <w:rsid w:val="008031C2"/>
    <w:rsid w:val="00804031"/>
    <w:rsid w:val="008053AB"/>
    <w:rsid w:val="00805F46"/>
    <w:rsid w:val="00806DE1"/>
    <w:rsid w:val="0081028C"/>
    <w:rsid w:val="0081255D"/>
    <w:rsid w:val="00813C43"/>
    <w:rsid w:val="00814110"/>
    <w:rsid w:val="00815690"/>
    <w:rsid w:val="00817166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596B"/>
    <w:rsid w:val="00837281"/>
    <w:rsid w:val="008372CF"/>
    <w:rsid w:val="00840C76"/>
    <w:rsid w:val="00843267"/>
    <w:rsid w:val="0084368E"/>
    <w:rsid w:val="00846905"/>
    <w:rsid w:val="008479E3"/>
    <w:rsid w:val="00851667"/>
    <w:rsid w:val="00852A46"/>
    <w:rsid w:val="00852F4C"/>
    <w:rsid w:val="00853241"/>
    <w:rsid w:val="00856E24"/>
    <w:rsid w:val="00856F07"/>
    <w:rsid w:val="00857226"/>
    <w:rsid w:val="008608D1"/>
    <w:rsid w:val="0086176F"/>
    <w:rsid w:val="0086244D"/>
    <w:rsid w:val="00863A50"/>
    <w:rsid w:val="00863F57"/>
    <w:rsid w:val="00865B23"/>
    <w:rsid w:val="008668E7"/>
    <w:rsid w:val="00866F06"/>
    <w:rsid w:val="0086782E"/>
    <w:rsid w:val="0087024F"/>
    <w:rsid w:val="0087146E"/>
    <w:rsid w:val="00873D6B"/>
    <w:rsid w:val="00877322"/>
    <w:rsid w:val="00880013"/>
    <w:rsid w:val="008826E7"/>
    <w:rsid w:val="00882BED"/>
    <w:rsid w:val="008867F8"/>
    <w:rsid w:val="00891F63"/>
    <w:rsid w:val="008924A2"/>
    <w:rsid w:val="008925E2"/>
    <w:rsid w:val="008928A5"/>
    <w:rsid w:val="00893A72"/>
    <w:rsid w:val="0089455E"/>
    <w:rsid w:val="0089492A"/>
    <w:rsid w:val="00895516"/>
    <w:rsid w:val="00897236"/>
    <w:rsid w:val="00897795"/>
    <w:rsid w:val="00897A8D"/>
    <w:rsid w:val="008A05C0"/>
    <w:rsid w:val="008A7724"/>
    <w:rsid w:val="008B4BA0"/>
    <w:rsid w:val="008C0046"/>
    <w:rsid w:val="008C00CB"/>
    <w:rsid w:val="008C10F5"/>
    <w:rsid w:val="008C1D3C"/>
    <w:rsid w:val="008C2539"/>
    <w:rsid w:val="008C2672"/>
    <w:rsid w:val="008C3223"/>
    <w:rsid w:val="008C5629"/>
    <w:rsid w:val="008C5AC1"/>
    <w:rsid w:val="008C5C46"/>
    <w:rsid w:val="008C7056"/>
    <w:rsid w:val="008D02E8"/>
    <w:rsid w:val="008D0E0A"/>
    <w:rsid w:val="008D342B"/>
    <w:rsid w:val="008D4164"/>
    <w:rsid w:val="008E2A5A"/>
    <w:rsid w:val="008E478A"/>
    <w:rsid w:val="008E7D1C"/>
    <w:rsid w:val="008F15BF"/>
    <w:rsid w:val="008F6600"/>
    <w:rsid w:val="008F6A99"/>
    <w:rsid w:val="008F7FA8"/>
    <w:rsid w:val="0090026D"/>
    <w:rsid w:val="00900A7B"/>
    <w:rsid w:val="009032F9"/>
    <w:rsid w:val="00904FF7"/>
    <w:rsid w:val="00910090"/>
    <w:rsid w:val="00911A22"/>
    <w:rsid w:val="00914AC8"/>
    <w:rsid w:val="00917379"/>
    <w:rsid w:val="009225BA"/>
    <w:rsid w:val="00922A93"/>
    <w:rsid w:val="00923124"/>
    <w:rsid w:val="009247D9"/>
    <w:rsid w:val="00925119"/>
    <w:rsid w:val="00925571"/>
    <w:rsid w:val="009256FA"/>
    <w:rsid w:val="00925FB2"/>
    <w:rsid w:val="00927A06"/>
    <w:rsid w:val="00927F49"/>
    <w:rsid w:val="00930AC2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6283"/>
    <w:rsid w:val="00946DD6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7423"/>
    <w:rsid w:val="00967901"/>
    <w:rsid w:val="00971992"/>
    <w:rsid w:val="00972039"/>
    <w:rsid w:val="009727D7"/>
    <w:rsid w:val="00972BE3"/>
    <w:rsid w:val="00973BFF"/>
    <w:rsid w:val="00974E8E"/>
    <w:rsid w:val="009755C0"/>
    <w:rsid w:val="00976CF0"/>
    <w:rsid w:val="00982178"/>
    <w:rsid w:val="00982534"/>
    <w:rsid w:val="0098341A"/>
    <w:rsid w:val="00984CCC"/>
    <w:rsid w:val="00986157"/>
    <w:rsid w:val="00991025"/>
    <w:rsid w:val="00991BFF"/>
    <w:rsid w:val="009948A2"/>
    <w:rsid w:val="00995233"/>
    <w:rsid w:val="009952CC"/>
    <w:rsid w:val="00995D15"/>
    <w:rsid w:val="0099618F"/>
    <w:rsid w:val="00996712"/>
    <w:rsid w:val="00996713"/>
    <w:rsid w:val="009A0231"/>
    <w:rsid w:val="009A35D0"/>
    <w:rsid w:val="009A4139"/>
    <w:rsid w:val="009B2383"/>
    <w:rsid w:val="009B50A8"/>
    <w:rsid w:val="009B57B7"/>
    <w:rsid w:val="009B7136"/>
    <w:rsid w:val="009C097B"/>
    <w:rsid w:val="009C15A8"/>
    <w:rsid w:val="009C1A9F"/>
    <w:rsid w:val="009C3714"/>
    <w:rsid w:val="009C3A47"/>
    <w:rsid w:val="009C4B66"/>
    <w:rsid w:val="009C4D85"/>
    <w:rsid w:val="009C582A"/>
    <w:rsid w:val="009C7372"/>
    <w:rsid w:val="009D1127"/>
    <w:rsid w:val="009D366D"/>
    <w:rsid w:val="009D75EF"/>
    <w:rsid w:val="009E0F35"/>
    <w:rsid w:val="009E14B2"/>
    <w:rsid w:val="009E19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7586"/>
    <w:rsid w:val="009F1D17"/>
    <w:rsid w:val="009F74DE"/>
    <w:rsid w:val="009F7AA2"/>
    <w:rsid w:val="009F7D6E"/>
    <w:rsid w:val="00A0125C"/>
    <w:rsid w:val="00A01DB0"/>
    <w:rsid w:val="00A05A2E"/>
    <w:rsid w:val="00A05E00"/>
    <w:rsid w:val="00A068B9"/>
    <w:rsid w:val="00A07930"/>
    <w:rsid w:val="00A07D92"/>
    <w:rsid w:val="00A12081"/>
    <w:rsid w:val="00A14BEF"/>
    <w:rsid w:val="00A14F50"/>
    <w:rsid w:val="00A15F95"/>
    <w:rsid w:val="00A1746A"/>
    <w:rsid w:val="00A20986"/>
    <w:rsid w:val="00A20D02"/>
    <w:rsid w:val="00A21830"/>
    <w:rsid w:val="00A241C3"/>
    <w:rsid w:val="00A257B7"/>
    <w:rsid w:val="00A25E84"/>
    <w:rsid w:val="00A2717A"/>
    <w:rsid w:val="00A27AD1"/>
    <w:rsid w:val="00A27B2F"/>
    <w:rsid w:val="00A33E5A"/>
    <w:rsid w:val="00A340F8"/>
    <w:rsid w:val="00A34E8A"/>
    <w:rsid w:val="00A3636F"/>
    <w:rsid w:val="00A37409"/>
    <w:rsid w:val="00A379DB"/>
    <w:rsid w:val="00A37B27"/>
    <w:rsid w:val="00A40A99"/>
    <w:rsid w:val="00A4426E"/>
    <w:rsid w:val="00A4619C"/>
    <w:rsid w:val="00A471D0"/>
    <w:rsid w:val="00A52908"/>
    <w:rsid w:val="00A52C4E"/>
    <w:rsid w:val="00A53785"/>
    <w:rsid w:val="00A539A1"/>
    <w:rsid w:val="00A53D65"/>
    <w:rsid w:val="00A540E9"/>
    <w:rsid w:val="00A54260"/>
    <w:rsid w:val="00A5510B"/>
    <w:rsid w:val="00A55956"/>
    <w:rsid w:val="00A55BE3"/>
    <w:rsid w:val="00A55BFE"/>
    <w:rsid w:val="00A561F3"/>
    <w:rsid w:val="00A56939"/>
    <w:rsid w:val="00A5779C"/>
    <w:rsid w:val="00A610E8"/>
    <w:rsid w:val="00A61688"/>
    <w:rsid w:val="00A623BC"/>
    <w:rsid w:val="00A62D26"/>
    <w:rsid w:val="00A6430C"/>
    <w:rsid w:val="00A649E8"/>
    <w:rsid w:val="00A67FF6"/>
    <w:rsid w:val="00A70315"/>
    <w:rsid w:val="00A712DB"/>
    <w:rsid w:val="00A71862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3C64"/>
    <w:rsid w:val="00A85319"/>
    <w:rsid w:val="00A86FAD"/>
    <w:rsid w:val="00A87A89"/>
    <w:rsid w:val="00A87DCD"/>
    <w:rsid w:val="00A87E86"/>
    <w:rsid w:val="00A90505"/>
    <w:rsid w:val="00A94B0B"/>
    <w:rsid w:val="00A94C47"/>
    <w:rsid w:val="00A97310"/>
    <w:rsid w:val="00A9794F"/>
    <w:rsid w:val="00AA05DA"/>
    <w:rsid w:val="00AA28E1"/>
    <w:rsid w:val="00AA417A"/>
    <w:rsid w:val="00AA69AA"/>
    <w:rsid w:val="00AA7D49"/>
    <w:rsid w:val="00AB07A7"/>
    <w:rsid w:val="00AB164C"/>
    <w:rsid w:val="00AB1CA2"/>
    <w:rsid w:val="00AB397F"/>
    <w:rsid w:val="00AB3C66"/>
    <w:rsid w:val="00AB5414"/>
    <w:rsid w:val="00AC2732"/>
    <w:rsid w:val="00AC2E64"/>
    <w:rsid w:val="00AC320B"/>
    <w:rsid w:val="00AC5241"/>
    <w:rsid w:val="00AC5DB5"/>
    <w:rsid w:val="00AC6C2C"/>
    <w:rsid w:val="00AC6C6B"/>
    <w:rsid w:val="00AD0B20"/>
    <w:rsid w:val="00AD3884"/>
    <w:rsid w:val="00AD6518"/>
    <w:rsid w:val="00AD66AC"/>
    <w:rsid w:val="00AD6D61"/>
    <w:rsid w:val="00AE0033"/>
    <w:rsid w:val="00AE00CB"/>
    <w:rsid w:val="00AE072E"/>
    <w:rsid w:val="00AE0D79"/>
    <w:rsid w:val="00AE114D"/>
    <w:rsid w:val="00AE2940"/>
    <w:rsid w:val="00AE451D"/>
    <w:rsid w:val="00AE4A25"/>
    <w:rsid w:val="00AE4A47"/>
    <w:rsid w:val="00AE7C26"/>
    <w:rsid w:val="00AF0C1C"/>
    <w:rsid w:val="00AF0D2C"/>
    <w:rsid w:val="00AF1071"/>
    <w:rsid w:val="00AF16A2"/>
    <w:rsid w:val="00AF2D9C"/>
    <w:rsid w:val="00AF3A2A"/>
    <w:rsid w:val="00AF4DF2"/>
    <w:rsid w:val="00AF5EA7"/>
    <w:rsid w:val="00AF67A3"/>
    <w:rsid w:val="00B01B8D"/>
    <w:rsid w:val="00B0220B"/>
    <w:rsid w:val="00B0434C"/>
    <w:rsid w:val="00B04AF4"/>
    <w:rsid w:val="00B07159"/>
    <w:rsid w:val="00B0781A"/>
    <w:rsid w:val="00B117CF"/>
    <w:rsid w:val="00B11F1B"/>
    <w:rsid w:val="00B12625"/>
    <w:rsid w:val="00B14B1B"/>
    <w:rsid w:val="00B152B0"/>
    <w:rsid w:val="00B16830"/>
    <w:rsid w:val="00B17EA1"/>
    <w:rsid w:val="00B23489"/>
    <w:rsid w:val="00B2415A"/>
    <w:rsid w:val="00B24B3C"/>
    <w:rsid w:val="00B260B6"/>
    <w:rsid w:val="00B30741"/>
    <w:rsid w:val="00B31369"/>
    <w:rsid w:val="00B31E88"/>
    <w:rsid w:val="00B33077"/>
    <w:rsid w:val="00B33F39"/>
    <w:rsid w:val="00B34D04"/>
    <w:rsid w:val="00B351BC"/>
    <w:rsid w:val="00B356D6"/>
    <w:rsid w:val="00B368F1"/>
    <w:rsid w:val="00B36A9A"/>
    <w:rsid w:val="00B36C4D"/>
    <w:rsid w:val="00B37F39"/>
    <w:rsid w:val="00B45229"/>
    <w:rsid w:val="00B45FE4"/>
    <w:rsid w:val="00B47E2B"/>
    <w:rsid w:val="00B5150B"/>
    <w:rsid w:val="00B53BE3"/>
    <w:rsid w:val="00B55D7D"/>
    <w:rsid w:val="00B56F25"/>
    <w:rsid w:val="00B61337"/>
    <w:rsid w:val="00B614E3"/>
    <w:rsid w:val="00B61DAA"/>
    <w:rsid w:val="00B63178"/>
    <w:rsid w:val="00B63500"/>
    <w:rsid w:val="00B64F32"/>
    <w:rsid w:val="00B65B88"/>
    <w:rsid w:val="00B6605C"/>
    <w:rsid w:val="00B6638B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6879"/>
    <w:rsid w:val="00B97273"/>
    <w:rsid w:val="00B974EE"/>
    <w:rsid w:val="00B97A6D"/>
    <w:rsid w:val="00BA15A3"/>
    <w:rsid w:val="00BA26FC"/>
    <w:rsid w:val="00BA280A"/>
    <w:rsid w:val="00BA2B54"/>
    <w:rsid w:val="00BA3DAA"/>
    <w:rsid w:val="00BA433B"/>
    <w:rsid w:val="00BA4CB0"/>
    <w:rsid w:val="00BA7C14"/>
    <w:rsid w:val="00BB5B5A"/>
    <w:rsid w:val="00BB64B8"/>
    <w:rsid w:val="00BB6561"/>
    <w:rsid w:val="00BB7B72"/>
    <w:rsid w:val="00BC060C"/>
    <w:rsid w:val="00BC2286"/>
    <w:rsid w:val="00BC5491"/>
    <w:rsid w:val="00BC6826"/>
    <w:rsid w:val="00BC7357"/>
    <w:rsid w:val="00BD100B"/>
    <w:rsid w:val="00BD3BF5"/>
    <w:rsid w:val="00BD4557"/>
    <w:rsid w:val="00BD6112"/>
    <w:rsid w:val="00BD6452"/>
    <w:rsid w:val="00BD6CA7"/>
    <w:rsid w:val="00BD7D1B"/>
    <w:rsid w:val="00BE17F4"/>
    <w:rsid w:val="00BE1C42"/>
    <w:rsid w:val="00BE1D18"/>
    <w:rsid w:val="00BE4B64"/>
    <w:rsid w:val="00BE60C6"/>
    <w:rsid w:val="00BE6912"/>
    <w:rsid w:val="00BE6C14"/>
    <w:rsid w:val="00BE74A4"/>
    <w:rsid w:val="00BF0429"/>
    <w:rsid w:val="00BF17D1"/>
    <w:rsid w:val="00BF292B"/>
    <w:rsid w:val="00BF3529"/>
    <w:rsid w:val="00BF3BBB"/>
    <w:rsid w:val="00BF603F"/>
    <w:rsid w:val="00C02799"/>
    <w:rsid w:val="00C02CF4"/>
    <w:rsid w:val="00C02FDD"/>
    <w:rsid w:val="00C034D1"/>
    <w:rsid w:val="00C04B32"/>
    <w:rsid w:val="00C056A0"/>
    <w:rsid w:val="00C05CB2"/>
    <w:rsid w:val="00C10194"/>
    <w:rsid w:val="00C1353E"/>
    <w:rsid w:val="00C141F5"/>
    <w:rsid w:val="00C15484"/>
    <w:rsid w:val="00C160E7"/>
    <w:rsid w:val="00C167B0"/>
    <w:rsid w:val="00C212A5"/>
    <w:rsid w:val="00C21355"/>
    <w:rsid w:val="00C21439"/>
    <w:rsid w:val="00C214F7"/>
    <w:rsid w:val="00C23B00"/>
    <w:rsid w:val="00C24334"/>
    <w:rsid w:val="00C24FE7"/>
    <w:rsid w:val="00C27CBF"/>
    <w:rsid w:val="00C32587"/>
    <w:rsid w:val="00C34117"/>
    <w:rsid w:val="00C35254"/>
    <w:rsid w:val="00C37E45"/>
    <w:rsid w:val="00C400B0"/>
    <w:rsid w:val="00C41B8F"/>
    <w:rsid w:val="00C45B51"/>
    <w:rsid w:val="00C50C84"/>
    <w:rsid w:val="00C51AE2"/>
    <w:rsid w:val="00C52779"/>
    <w:rsid w:val="00C537DB"/>
    <w:rsid w:val="00C53AC4"/>
    <w:rsid w:val="00C625E3"/>
    <w:rsid w:val="00C64B2C"/>
    <w:rsid w:val="00C65DAA"/>
    <w:rsid w:val="00C66485"/>
    <w:rsid w:val="00C678E6"/>
    <w:rsid w:val="00C743ED"/>
    <w:rsid w:val="00C75405"/>
    <w:rsid w:val="00C75658"/>
    <w:rsid w:val="00C7710D"/>
    <w:rsid w:val="00C8090D"/>
    <w:rsid w:val="00C81DB5"/>
    <w:rsid w:val="00C81FBA"/>
    <w:rsid w:val="00C83EDC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7764"/>
    <w:rsid w:val="00CB07C3"/>
    <w:rsid w:val="00CB181B"/>
    <w:rsid w:val="00CB33E8"/>
    <w:rsid w:val="00CB3477"/>
    <w:rsid w:val="00CB58EE"/>
    <w:rsid w:val="00CB64BA"/>
    <w:rsid w:val="00CB6F39"/>
    <w:rsid w:val="00CB7C0A"/>
    <w:rsid w:val="00CC0824"/>
    <w:rsid w:val="00CC0C89"/>
    <w:rsid w:val="00CC0D48"/>
    <w:rsid w:val="00CC1F28"/>
    <w:rsid w:val="00CD07FD"/>
    <w:rsid w:val="00CD09A4"/>
    <w:rsid w:val="00CD267A"/>
    <w:rsid w:val="00CD4D23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F1DAF"/>
    <w:rsid w:val="00CF234E"/>
    <w:rsid w:val="00CF3943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55CD"/>
    <w:rsid w:val="00D161F6"/>
    <w:rsid w:val="00D1633C"/>
    <w:rsid w:val="00D1672D"/>
    <w:rsid w:val="00D16E18"/>
    <w:rsid w:val="00D2135C"/>
    <w:rsid w:val="00D21440"/>
    <w:rsid w:val="00D24F91"/>
    <w:rsid w:val="00D25F72"/>
    <w:rsid w:val="00D26A2B"/>
    <w:rsid w:val="00D304A1"/>
    <w:rsid w:val="00D309B1"/>
    <w:rsid w:val="00D31462"/>
    <w:rsid w:val="00D31BB9"/>
    <w:rsid w:val="00D33D15"/>
    <w:rsid w:val="00D34C08"/>
    <w:rsid w:val="00D35010"/>
    <w:rsid w:val="00D3508A"/>
    <w:rsid w:val="00D350B0"/>
    <w:rsid w:val="00D35860"/>
    <w:rsid w:val="00D36047"/>
    <w:rsid w:val="00D361EA"/>
    <w:rsid w:val="00D4000B"/>
    <w:rsid w:val="00D4025F"/>
    <w:rsid w:val="00D4060F"/>
    <w:rsid w:val="00D42E46"/>
    <w:rsid w:val="00D45984"/>
    <w:rsid w:val="00D45CC0"/>
    <w:rsid w:val="00D45DD4"/>
    <w:rsid w:val="00D4645C"/>
    <w:rsid w:val="00D4747A"/>
    <w:rsid w:val="00D47CAF"/>
    <w:rsid w:val="00D47D67"/>
    <w:rsid w:val="00D53857"/>
    <w:rsid w:val="00D53A1A"/>
    <w:rsid w:val="00D543F5"/>
    <w:rsid w:val="00D54EA2"/>
    <w:rsid w:val="00D55129"/>
    <w:rsid w:val="00D56E8A"/>
    <w:rsid w:val="00D5736F"/>
    <w:rsid w:val="00D61304"/>
    <w:rsid w:val="00D647D9"/>
    <w:rsid w:val="00D66952"/>
    <w:rsid w:val="00D67273"/>
    <w:rsid w:val="00D67BA3"/>
    <w:rsid w:val="00D710F3"/>
    <w:rsid w:val="00D715A5"/>
    <w:rsid w:val="00D73E36"/>
    <w:rsid w:val="00D75975"/>
    <w:rsid w:val="00D7651A"/>
    <w:rsid w:val="00D7697B"/>
    <w:rsid w:val="00D81359"/>
    <w:rsid w:val="00D81CC4"/>
    <w:rsid w:val="00D86D7C"/>
    <w:rsid w:val="00D901BE"/>
    <w:rsid w:val="00D90314"/>
    <w:rsid w:val="00D92012"/>
    <w:rsid w:val="00D92CAC"/>
    <w:rsid w:val="00D93CF1"/>
    <w:rsid w:val="00D97022"/>
    <w:rsid w:val="00D97C2F"/>
    <w:rsid w:val="00DA10CA"/>
    <w:rsid w:val="00DA2269"/>
    <w:rsid w:val="00DA3DF6"/>
    <w:rsid w:val="00DA7E79"/>
    <w:rsid w:val="00DB6F4B"/>
    <w:rsid w:val="00DC140A"/>
    <w:rsid w:val="00DC19E5"/>
    <w:rsid w:val="00DC2737"/>
    <w:rsid w:val="00DC3A58"/>
    <w:rsid w:val="00DC4E61"/>
    <w:rsid w:val="00DC7DD0"/>
    <w:rsid w:val="00DD05DD"/>
    <w:rsid w:val="00DD0CFC"/>
    <w:rsid w:val="00DD65A3"/>
    <w:rsid w:val="00DD7FB4"/>
    <w:rsid w:val="00DE2390"/>
    <w:rsid w:val="00DE442E"/>
    <w:rsid w:val="00DE59F5"/>
    <w:rsid w:val="00DE76B4"/>
    <w:rsid w:val="00DE7BE0"/>
    <w:rsid w:val="00DF0984"/>
    <w:rsid w:val="00DF290B"/>
    <w:rsid w:val="00DF45E4"/>
    <w:rsid w:val="00DF5111"/>
    <w:rsid w:val="00DF6D60"/>
    <w:rsid w:val="00E0061A"/>
    <w:rsid w:val="00E009A4"/>
    <w:rsid w:val="00E00A60"/>
    <w:rsid w:val="00E0156A"/>
    <w:rsid w:val="00E01B3C"/>
    <w:rsid w:val="00E02847"/>
    <w:rsid w:val="00E04A13"/>
    <w:rsid w:val="00E07B6B"/>
    <w:rsid w:val="00E07E8B"/>
    <w:rsid w:val="00E10118"/>
    <w:rsid w:val="00E112DE"/>
    <w:rsid w:val="00E11387"/>
    <w:rsid w:val="00E118FE"/>
    <w:rsid w:val="00E12E17"/>
    <w:rsid w:val="00E155E2"/>
    <w:rsid w:val="00E1641D"/>
    <w:rsid w:val="00E164AF"/>
    <w:rsid w:val="00E2069C"/>
    <w:rsid w:val="00E20862"/>
    <w:rsid w:val="00E219AC"/>
    <w:rsid w:val="00E21F38"/>
    <w:rsid w:val="00E22197"/>
    <w:rsid w:val="00E2281F"/>
    <w:rsid w:val="00E263DF"/>
    <w:rsid w:val="00E26BB4"/>
    <w:rsid w:val="00E2787C"/>
    <w:rsid w:val="00E27D46"/>
    <w:rsid w:val="00E327A2"/>
    <w:rsid w:val="00E33459"/>
    <w:rsid w:val="00E354EC"/>
    <w:rsid w:val="00E419DB"/>
    <w:rsid w:val="00E4272F"/>
    <w:rsid w:val="00E42CA8"/>
    <w:rsid w:val="00E4439F"/>
    <w:rsid w:val="00E4476B"/>
    <w:rsid w:val="00E46D38"/>
    <w:rsid w:val="00E47EF3"/>
    <w:rsid w:val="00E50F17"/>
    <w:rsid w:val="00E51260"/>
    <w:rsid w:val="00E555BE"/>
    <w:rsid w:val="00E55A34"/>
    <w:rsid w:val="00E57EDE"/>
    <w:rsid w:val="00E60A33"/>
    <w:rsid w:val="00E6135B"/>
    <w:rsid w:val="00E62BC8"/>
    <w:rsid w:val="00E62C2A"/>
    <w:rsid w:val="00E64E58"/>
    <w:rsid w:val="00E66A1C"/>
    <w:rsid w:val="00E72763"/>
    <w:rsid w:val="00E729CD"/>
    <w:rsid w:val="00E7434D"/>
    <w:rsid w:val="00E7740A"/>
    <w:rsid w:val="00E77F80"/>
    <w:rsid w:val="00E80C4B"/>
    <w:rsid w:val="00E83893"/>
    <w:rsid w:val="00E8424C"/>
    <w:rsid w:val="00E84CD1"/>
    <w:rsid w:val="00E8747B"/>
    <w:rsid w:val="00E8752D"/>
    <w:rsid w:val="00E90E2A"/>
    <w:rsid w:val="00E9175D"/>
    <w:rsid w:val="00E91BE6"/>
    <w:rsid w:val="00E921BC"/>
    <w:rsid w:val="00E93B17"/>
    <w:rsid w:val="00E970B3"/>
    <w:rsid w:val="00EA0478"/>
    <w:rsid w:val="00EA259B"/>
    <w:rsid w:val="00EA6330"/>
    <w:rsid w:val="00EA6DC7"/>
    <w:rsid w:val="00EA7284"/>
    <w:rsid w:val="00EB0484"/>
    <w:rsid w:val="00EB158D"/>
    <w:rsid w:val="00EB20E2"/>
    <w:rsid w:val="00EB2FA9"/>
    <w:rsid w:val="00EB3FD7"/>
    <w:rsid w:val="00EB451E"/>
    <w:rsid w:val="00EB4A60"/>
    <w:rsid w:val="00EB5758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3C"/>
    <w:rsid w:val="00EC58DA"/>
    <w:rsid w:val="00EC694C"/>
    <w:rsid w:val="00EC76FA"/>
    <w:rsid w:val="00ED161E"/>
    <w:rsid w:val="00ED1B07"/>
    <w:rsid w:val="00ED3436"/>
    <w:rsid w:val="00ED3BDB"/>
    <w:rsid w:val="00ED42F2"/>
    <w:rsid w:val="00ED4CAE"/>
    <w:rsid w:val="00ED5970"/>
    <w:rsid w:val="00ED5B0F"/>
    <w:rsid w:val="00EE045E"/>
    <w:rsid w:val="00EE04C6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1FDE"/>
    <w:rsid w:val="00EF4D32"/>
    <w:rsid w:val="00EF59FC"/>
    <w:rsid w:val="00EF5D00"/>
    <w:rsid w:val="00EF5F7D"/>
    <w:rsid w:val="00EF6333"/>
    <w:rsid w:val="00EF77BE"/>
    <w:rsid w:val="00F003DE"/>
    <w:rsid w:val="00F016D2"/>
    <w:rsid w:val="00F0221F"/>
    <w:rsid w:val="00F05707"/>
    <w:rsid w:val="00F058E0"/>
    <w:rsid w:val="00F06DF0"/>
    <w:rsid w:val="00F10321"/>
    <w:rsid w:val="00F106F8"/>
    <w:rsid w:val="00F13A79"/>
    <w:rsid w:val="00F212EE"/>
    <w:rsid w:val="00F22D06"/>
    <w:rsid w:val="00F2371B"/>
    <w:rsid w:val="00F24129"/>
    <w:rsid w:val="00F24676"/>
    <w:rsid w:val="00F24685"/>
    <w:rsid w:val="00F258BA"/>
    <w:rsid w:val="00F26031"/>
    <w:rsid w:val="00F26A09"/>
    <w:rsid w:val="00F276A6"/>
    <w:rsid w:val="00F322B2"/>
    <w:rsid w:val="00F33328"/>
    <w:rsid w:val="00F33B24"/>
    <w:rsid w:val="00F3423C"/>
    <w:rsid w:val="00F36A8B"/>
    <w:rsid w:val="00F43408"/>
    <w:rsid w:val="00F46560"/>
    <w:rsid w:val="00F46832"/>
    <w:rsid w:val="00F47A1C"/>
    <w:rsid w:val="00F51E7E"/>
    <w:rsid w:val="00F5276E"/>
    <w:rsid w:val="00F5312A"/>
    <w:rsid w:val="00F54DA8"/>
    <w:rsid w:val="00F5633F"/>
    <w:rsid w:val="00F56708"/>
    <w:rsid w:val="00F57F8F"/>
    <w:rsid w:val="00F60CF0"/>
    <w:rsid w:val="00F6125A"/>
    <w:rsid w:val="00F61492"/>
    <w:rsid w:val="00F62136"/>
    <w:rsid w:val="00F631B6"/>
    <w:rsid w:val="00F66CE3"/>
    <w:rsid w:val="00F71213"/>
    <w:rsid w:val="00F719C2"/>
    <w:rsid w:val="00F72355"/>
    <w:rsid w:val="00F72DF5"/>
    <w:rsid w:val="00F73825"/>
    <w:rsid w:val="00F754DC"/>
    <w:rsid w:val="00F75617"/>
    <w:rsid w:val="00F81982"/>
    <w:rsid w:val="00F82D86"/>
    <w:rsid w:val="00F85096"/>
    <w:rsid w:val="00F91488"/>
    <w:rsid w:val="00F92080"/>
    <w:rsid w:val="00F923A5"/>
    <w:rsid w:val="00F92AA4"/>
    <w:rsid w:val="00F94D1A"/>
    <w:rsid w:val="00F96CA1"/>
    <w:rsid w:val="00F96FD6"/>
    <w:rsid w:val="00F97B39"/>
    <w:rsid w:val="00FA5AB7"/>
    <w:rsid w:val="00FB0E31"/>
    <w:rsid w:val="00FB40DB"/>
    <w:rsid w:val="00FB721C"/>
    <w:rsid w:val="00FB743F"/>
    <w:rsid w:val="00FB7924"/>
    <w:rsid w:val="00FB7A66"/>
    <w:rsid w:val="00FB7D8B"/>
    <w:rsid w:val="00FC16B9"/>
    <w:rsid w:val="00FC2CC6"/>
    <w:rsid w:val="00FC6686"/>
    <w:rsid w:val="00FC6DF6"/>
    <w:rsid w:val="00FD1882"/>
    <w:rsid w:val="00FD1FB8"/>
    <w:rsid w:val="00FD320E"/>
    <w:rsid w:val="00FD401D"/>
    <w:rsid w:val="00FD47AB"/>
    <w:rsid w:val="00FD52D8"/>
    <w:rsid w:val="00FE090A"/>
    <w:rsid w:val="00FE0BD8"/>
    <w:rsid w:val="00FE1A4B"/>
    <w:rsid w:val="00FE1DA2"/>
    <w:rsid w:val="00FE2510"/>
    <w:rsid w:val="00FE3C9C"/>
    <w:rsid w:val="00FE3FEB"/>
    <w:rsid w:val="00FE5B93"/>
    <w:rsid w:val="00FE7C23"/>
    <w:rsid w:val="00FF079D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Message Header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653"/>
    <w:rPr>
      <w:rFonts w:ascii="Arial" w:eastAsia="Times New Roman" w:hAnsi="Arial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64653"/>
    <w:pPr>
      <w:keepNext/>
      <w:pageBreakBefore/>
      <w:spacing w:after="360"/>
      <w:outlineLvl w:val="0"/>
    </w:pPr>
    <w:rPr>
      <w:b/>
      <w:caps/>
      <w:kern w:val="28"/>
      <w:sz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64653"/>
    <w:rPr>
      <w:rFonts w:ascii="Arial" w:hAnsi="Arial" w:cs="Times New Roman"/>
      <w:b/>
      <w:caps/>
      <w:kern w:val="28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11871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eastAsia="Times New Roman" w:cs="Times New Roman"/>
      <w:sz w:val="2"/>
    </w:rPr>
  </w:style>
  <w:style w:type="paragraph" w:styleId="MessageHeader">
    <w:name w:val="Message Header"/>
    <w:basedOn w:val="Normal"/>
    <w:link w:val="MessageHeaderChar"/>
    <w:uiPriority w:val="99"/>
    <w:rsid w:val="00564653"/>
    <w:pPr>
      <w:spacing w:before="60" w:after="60" w:line="200" w:lineRule="exact"/>
    </w:pPr>
    <w:rPr>
      <w:i/>
      <w:sz w:val="20"/>
    </w:rPr>
  </w:style>
  <w:style w:type="character" w:customStyle="1" w:styleId="MessageHeaderChar">
    <w:name w:val="Message Header Char"/>
    <w:basedOn w:val="DefaultParagraphFont"/>
    <w:link w:val="MessageHeader"/>
    <w:uiPriority w:val="99"/>
    <w:locked/>
    <w:rsid w:val="00564653"/>
    <w:rPr>
      <w:rFonts w:ascii="Arial" w:hAnsi="Arial" w:cs="Times New Roman"/>
      <w:i/>
      <w:sz w:val="20"/>
      <w:szCs w:val="20"/>
      <w:lang w:eastAsia="ru-RU"/>
    </w:rPr>
  </w:style>
  <w:style w:type="paragraph" w:customStyle="1" w:styleId="a">
    <w:name w:val="Таблица"/>
    <w:basedOn w:val="MessageHeader"/>
    <w:uiPriority w:val="99"/>
    <w:rsid w:val="00564653"/>
    <w:pPr>
      <w:spacing w:before="0" w:after="0" w:line="220" w:lineRule="exact"/>
    </w:pPr>
    <w:rPr>
      <w:i w:val="0"/>
    </w:rPr>
  </w:style>
  <w:style w:type="character" w:styleId="FootnoteReference">
    <w:name w:val="footnote reference"/>
    <w:basedOn w:val="DefaultParagraphFont"/>
    <w:uiPriority w:val="99"/>
    <w:semiHidden/>
    <w:rsid w:val="00564653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48</TotalTime>
  <Pages>1</Pages>
  <Words>195</Words>
  <Characters>1116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2018-04-27T09:25:00Z</cp:lastPrinted>
  <dcterms:created xsi:type="dcterms:W3CDTF">2018-06-21T04:18:00Z</dcterms:created>
  <dcterms:modified xsi:type="dcterms:W3CDTF">2018-06-29T10:26:00Z</dcterms:modified>
</cp:coreProperties>
</file>