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766" w:rsidRPr="000F642E" w:rsidRDefault="00A17766" w:rsidP="004C57FE">
      <w:pPr>
        <w:ind w:firstLine="540"/>
        <w:jc w:val="center"/>
        <w:rPr>
          <w:rStyle w:val="cut2visible"/>
          <w:b/>
          <w:bCs/>
          <w:sz w:val="28"/>
          <w:szCs w:val="28"/>
        </w:rPr>
      </w:pPr>
      <w:r w:rsidRPr="000F642E">
        <w:rPr>
          <w:rStyle w:val="cut2visible"/>
          <w:b/>
          <w:bCs/>
          <w:sz w:val="28"/>
          <w:szCs w:val="28"/>
        </w:rPr>
        <w:t xml:space="preserve">Кооперация </w:t>
      </w:r>
      <w:r>
        <w:rPr>
          <w:rStyle w:val="cut2visible"/>
          <w:b/>
          <w:bCs/>
          <w:sz w:val="28"/>
          <w:szCs w:val="28"/>
        </w:rPr>
        <w:t>в жизни сельского населения</w:t>
      </w:r>
    </w:p>
    <w:p w:rsidR="00A17766" w:rsidRDefault="00A17766" w:rsidP="005863D7">
      <w:pPr>
        <w:spacing w:before="240"/>
        <w:ind w:firstLine="720"/>
        <w:jc w:val="both"/>
        <w:rPr>
          <w:rStyle w:val="cut2visible"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10.9pt;width:126pt;height:123.75pt;z-index:-251658240" wrapcoords="-129 0 -129 21469 21600 21469 21600 0 -129 0">
            <v:imagedata r:id="rId4" o:title=""/>
            <w10:wrap type="tight"/>
          </v:shape>
        </w:pict>
      </w:r>
      <w:r w:rsidRPr="000E7227">
        <w:rPr>
          <w:rStyle w:val="cut2visible"/>
          <w:sz w:val="28"/>
          <w:szCs w:val="28"/>
        </w:rPr>
        <w:t xml:space="preserve">Важный вклад </w:t>
      </w:r>
      <w:r w:rsidRPr="000E7227">
        <w:rPr>
          <w:sz w:val="28"/>
          <w:szCs w:val="28"/>
        </w:rPr>
        <w:t>в жизн</w:t>
      </w:r>
      <w:r>
        <w:rPr>
          <w:sz w:val="28"/>
          <w:szCs w:val="28"/>
        </w:rPr>
        <w:t>ь</w:t>
      </w:r>
      <w:r w:rsidRPr="000E7227">
        <w:rPr>
          <w:sz w:val="28"/>
          <w:szCs w:val="28"/>
        </w:rPr>
        <w:t xml:space="preserve"> сельского населения</w:t>
      </w:r>
      <w:r>
        <w:rPr>
          <w:sz w:val="28"/>
          <w:szCs w:val="28"/>
        </w:rPr>
        <w:t xml:space="preserve"> в удовлетворении нужд в товарах первой необходимости и сохранении рабочих мест на </w:t>
      </w:r>
      <w:r w:rsidRPr="000E7227">
        <w:rPr>
          <w:sz w:val="28"/>
          <w:szCs w:val="28"/>
        </w:rPr>
        <w:t xml:space="preserve">селе </w:t>
      </w:r>
      <w:r>
        <w:rPr>
          <w:sz w:val="28"/>
          <w:szCs w:val="28"/>
        </w:rPr>
        <w:t xml:space="preserve">вносит </w:t>
      </w:r>
      <w:r w:rsidRPr="000E7227">
        <w:rPr>
          <w:sz w:val="28"/>
          <w:szCs w:val="28"/>
        </w:rPr>
        <w:t>потребительская кооперация.</w:t>
      </w:r>
      <w:r w:rsidRPr="000E7227">
        <w:rPr>
          <w:rStyle w:val="cut2visible"/>
          <w:sz w:val="28"/>
          <w:szCs w:val="28"/>
        </w:rPr>
        <w:t xml:space="preserve"> </w:t>
      </w:r>
    </w:p>
    <w:p w:rsidR="00A17766" w:rsidRPr="000E7227" w:rsidRDefault="00A17766" w:rsidP="005863D7">
      <w:pPr>
        <w:ind w:firstLine="720"/>
        <w:jc w:val="both"/>
        <w:rPr>
          <w:sz w:val="28"/>
          <w:szCs w:val="28"/>
        </w:rPr>
      </w:pPr>
      <w:r w:rsidRPr="000E7227">
        <w:rPr>
          <w:rStyle w:val="cut2visible"/>
          <w:sz w:val="28"/>
          <w:szCs w:val="28"/>
        </w:rPr>
        <w:t>В Удмуртской Республике кооперативный альянс</w:t>
      </w:r>
      <w:r w:rsidRPr="000E7227">
        <w:rPr>
          <w:rStyle w:val="cut2invisible"/>
          <w:sz w:val="28"/>
          <w:szCs w:val="28"/>
        </w:rPr>
        <w:t xml:space="preserve"> объединяет </w:t>
      </w:r>
      <w:r>
        <w:rPr>
          <w:rStyle w:val="cut2invisible"/>
          <w:sz w:val="28"/>
          <w:szCs w:val="28"/>
        </w:rPr>
        <w:t>около 6 тыс.</w:t>
      </w:r>
      <w:r w:rsidRPr="000E7227">
        <w:rPr>
          <w:rStyle w:val="cut2invisible"/>
          <w:sz w:val="28"/>
          <w:szCs w:val="28"/>
        </w:rPr>
        <w:t xml:space="preserve"> человек.</w:t>
      </w:r>
      <w:r>
        <w:rPr>
          <w:rStyle w:val="cut2invisible"/>
          <w:sz w:val="28"/>
          <w:szCs w:val="28"/>
        </w:rPr>
        <w:t xml:space="preserve"> </w:t>
      </w:r>
    </w:p>
    <w:p w:rsidR="00A17766" w:rsidRDefault="00A17766" w:rsidP="00C14DA7">
      <w:pPr>
        <w:ind w:firstLine="720"/>
        <w:jc w:val="both"/>
        <w:rPr>
          <w:sz w:val="28"/>
          <w:szCs w:val="28"/>
        </w:rPr>
      </w:pPr>
      <w:r w:rsidRPr="0049324F">
        <w:rPr>
          <w:sz w:val="28"/>
          <w:szCs w:val="28"/>
        </w:rPr>
        <w:t xml:space="preserve">В </w:t>
      </w:r>
      <w:r>
        <w:rPr>
          <w:sz w:val="28"/>
          <w:szCs w:val="28"/>
        </w:rPr>
        <w:t>2018</w:t>
      </w:r>
      <w:r w:rsidRPr="0049324F">
        <w:rPr>
          <w:sz w:val="28"/>
          <w:szCs w:val="28"/>
        </w:rPr>
        <w:t xml:space="preserve"> году через сеть магазинов потребительской кооперации продано товаров на сумму </w:t>
      </w:r>
      <w:r>
        <w:rPr>
          <w:sz w:val="28"/>
          <w:szCs w:val="28"/>
        </w:rPr>
        <w:t>5,5</w:t>
      </w:r>
      <w:r w:rsidRPr="0049324F">
        <w:rPr>
          <w:sz w:val="28"/>
          <w:szCs w:val="28"/>
        </w:rPr>
        <w:t xml:space="preserve"> мл</w:t>
      </w:r>
      <w:r>
        <w:rPr>
          <w:sz w:val="28"/>
          <w:szCs w:val="28"/>
        </w:rPr>
        <w:t>рд</w:t>
      </w:r>
      <w:r w:rsidRPr="0049324F">
        <w:rPr>
          <w:sz w:val="28"/>
          <w:szCs w:val="28"/>
        </w:rPr>
        <w:t>. рублей</w:t>
      </w:r>
      <w:r>
        <w:rPr>
          <w:sz w:val="28"/>
          <w:szCs w:val="28"/>
        </w:rPr>
        <w:t>.</w:t>
      </w:r>
      <w:r w:rsidRPr="0049324F">
        <w:rPr>
          <w:sz w:val="28"/>
          <w:szCs w:val="28"/>
        </w:rPr>
        <w:t xml:space="preserve"> </w:t>
      </w:r>
    </w:p>
    <w:p w:rsidR="00A17766" w:rsidRDefault="00A17766" w:rsidP="008D187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последние годы райцентрах и крупных населённых пунктах конкуренцию потребкооперации составляют магазины крупных сетей такие как «Пятёрочка», «Магнит» и другие. По сравнению с 2017 годом продажа товаров в потребкооперации снизилась на 5%.</w:t>
      </w:r>
    </w:p>
    <w:p w:rsidR="00A17766" w:rsidRDefault="00A17766" w:rsidP="008D187E">
      <w:pPr>
        <w:ind w:firstLine="709"/>
        <w:jc w:val="both"/>
        <w:rPr>
          <w:sz w:val="28"/>
          <w:szCs w:val="28"/>
        </w:rPr>
      </w:pPr>
      <w:r>
        <w:rPr>
          <w:noProof/>
        </w:rPr>
        <w:pict>
          <v:shape id="_x0000_s1027" type="#_x0000_t75" style="position:absolute;left:0;text-align:left;margin-left:315pt;margin-top:5.6pt;width:160.45pt;height:102.75pt;z-index:251659264">
            <v:imagedata r:id="rId5" o:title=""/>
            <w10:wrap type="square"/>
          </v:shape>
        </w:pict>
      </w:r>
      <w:r>
        <w:rPr>
          <w:sz w:val="28"/>
          <w:szCs w:val="28"/>
        </w:rPr>
        <w:t xml:space="preserve"> Но надо учитывать, что в глубинке, в малочисленных населённых пунктах, где сетям невыгодно открывать свои торговые точки,</w:t>
      </w:r>
      <w:r w:rsidRPr="00D53B7B">
        <w:t xml:space="preserve"> </w:t>
      </w:r>
      <w:r>
        <w:rPr>
          <w:sz w:val="28"/>
          <w:szCs w:val="28"/>
        </w:rPr>
        <w:t>работает только потребкооперация. Для удобства сельского населения, там, где нет стационарных магазинов, Утмуртпотребсоюзом организована развозная торговля с автолавок.</w:t>
      </w:r>
    </w:p>
    <w:p w:rsidR="00A17766" w:rsidRDefault="00A17766" w:rsidP="009B6B3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</w:t>
      </w:r>
      <w:r w:rsidRPr="0049324F">
        <w:rPr>
          <w:sz w:val="28"/>
          <w:szCs w:val="28"/>
        </w:rPr>
        <w:t xml:space="preserve"> </w:t>
      </w:r>
      <w:r>
        <w:rPr>
          <w:sz w:val="28"/>
          <w:szCs w:val="28"/>
        </w:rPr>
        <w:t>1 полугодии</w:t>
      </w:r>
      <w:r w:rsidRPr="0049324F">
        <w:rPr>
          <w:sz w:val="28"/>
          <w:szCs w:val="28"/>
        </w:rPr>
        <w:t xml:space="preserve"> 201</w:t>
      </w:r>
      <w:r>
        <w:rPr>
          <w:sz w:val="28"/>
          <w:szCs w:val="28"/>
        </w:rPr>
        <w:t>9</w:t>
      </w:r>
      <w:r w:rsidRPr="0049324F">
        <w:rPr>
          <w:sz w:val="28"/>
          <w:szCs w:val="28"/>
        </w:rPr>
        <w:t xml:space="preserve"> года </w:t>
      </w:r>
      <w:r>
        <w:rPr>
          <w:sz w:val="28"/>
          <w:szCs w:val="28"/>
        </w:rPr>
        <w:t>о</w:t>
      </w:r>
      <w:r w:rsidRPr="0049324F">
        <w:rPr>
          <w:sz w:val="28"/>
          <w:szCs w:val="28"/>
        </w:rPr>
        <w:t xml:space="preserve">борот </w:t>
      </w:r>
      <w:r>
        <w:rPr>
          <w:sz w:val="28"/>
          <w:szCs w:val="28"/>
        </w:rPr>
        <w:t xml:space="preserve">потребкооперации в Удмуртии </w:t>
      </w:r>
      <w:r w:rsidRPr="0049324F">
        <w:rPr>
          <w:sz w:val="28"/>
          <w:szCs w:val="28"/>
        </w:rPr>
        <w:t xml:space="preserve">составил </w:t>
      </w:r>
      <w:r w:rsidRPr="005863D7">
        <w:rPr>
          <w:sz w:val="28"/>
          <w:szCs w:val="28"/>
        </w:rPr>
        <w:t>2</w:t>
      </w:r>
      <w:r>
        <w:rPr>
          <w:sz w:val="28"/>
          <w:szCs w:val="28"/>
        </w:rPr>
        <w:t xml:space="preserve">,8 </w:t>
      </w:r>
      <w:r w:rsidRPr="0049324F">
        <w:rPr>
          <w:sz w:val="28"/>
          <w:szCs w:val="28"/>
        </w:rPr>
        <w:t>мл</w:t>
      </w:r>
      <w:r>
        <w:rPr>
          <w:sz w:val="28"/>
          <w:szCs w:val="28"/>
        </w:rPr>
        <w:t>рд</w:t>
      </w:r>
      <w:r w:rsidRPr="0049324F">
        <w:rPr>
          <w:sz w:val="28"/>
          <w:szCs w:val="28"/>
        </w:rPr>
        <w:t xml:space="preserve">. рублей, </w:t>
      </w:r>
      <w:r>
        <w:rPr>
          <w:sz w:val="28"/>
          <w:szCs w:val="28"/>
        </w:rPr>
        <w:t>это 2,4% от</w:t>
      </w:r>
      <w:r w:rsidRPr="0049324F">
        <w:rPr>
          <w:sz w:val="28"/>
          <w:szCs w:val="28"/>
        </w:rPr>
        <w:t xml:space="preserve"> обще</w:t>
      </w:r>
      <w:r>
        <w:rPr>
          <w:sz w:val="28"/>
          <w:szCs w:val="28"/>
        </w:rPr>
        <w:t>го</w:t>
      </w:r>
      <w:r w:rsidRPr="0049324F">
        <w:rPr>
          <w:sz w:val="28"/>
          <w:szCs w:val="28"/>
        </w:rPr>
        <w:t xml:space="preserve"> объем</w:t>
      </w:r>
      <w:r>
        <w:rPr>
          <w:sz w:val="28"/>
          <w:szCs w:val="28"/>
        </w:rPr>
        <w:t>а</w:t>
      </w:r>
      <w:r w:rsidRPr="0049324F">
        <w:rPr>
          <w:sz w:val="28"/>
          <w:szCs w:val="28"/>
        </w:rPr>
        <w:t xml:space="preserve"> оборота розничной торговли</w:t>
      </w:r>
      <w:r>
        <w:rPr>
          <w:sz w:val="28"/>
          <w:szCs w:val="28"/>
        </w:rPr>
        <w:t xml:space="preserve"> республики</w:t>
      </w:r>
      <w:r w:rsidRPr="0049324F">
        <w:rPr>
          <w:sz w:val="28"/>
          <w:szCs w:val="28"/>
        </w:rPr>
        <w:t>.</w:t>
      </w:r>
    </w:p>
    <w:sectPr w:rsidR="00A17766" w:rsidSect="00AB38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187E"/>
    <w:rsid w:val="00006DEC"/>
    <w:rsid w:val="00092FCC"/>
    <w:rsid w:val="000A3D41"/>
    <w:rsid w:val="000C6D36"/>
    <w:rsid w:val="000D49AB"/>
    <w:rsid w:val="000E1629"/>
    <w:rsid w:val="000E6E95"/>
    <w:rsid w:val="000E7227"/>
    <w:rsid w:val="000F642E"/>
    <w:rsid w:val="00130908"/>
    <w:rsid w:val="001560D5"/>
    <w:rsid w:val="001607CC"/>
    <w:rsid w:val="0018025A"/>
    <w:rsid w:val="00182812"/>
    <w:rsid w:val="001B01B2"/>
    <w:rsid w:val="001C521A"/>
    <w:rsid w:val="002258D5"/>
    <w:rsid w:val="00253A76"/>
    <w:rsid w:val="00256781"/>
    <w:rsid w:val="00292D7A"/>
    <w:rsid w:val="002A3FA3"/>
    <w:rsid w:val="002A638A"/>
    <w:rsid w:val="002B2FC1"/>
    <w:rsid w:val="002E1CDA"/>
    <w:rsid w:val="002F5CD6"/>
    <w:rsid w:val="00312426"/>
    <w:rsid w:val="003264D6"/>
    <w:rsid w:val="00342613"/>
    <w:rsid w:val="00355342"/>
    <w:rsid w:val="00376D56"/>
    <w:rsid w:val="00383913"/>
    <w:rsid w:val="003927ED"/>
    <w:rsid w:val="003B08FE"/>
    <w:rsid w:val="003C588A"/>
    <w:rsid w:val="00420BA2"/>
    <w:rsid w:val="00423825"/>
    <w:rsid w:val="00435CD5"/>
    <w:rsid w:val="00441BB3"/>
    <w:rsid w:val="0049324F"/>
    <w:rsid w:val="004964B4"/>
    <w:rsid w:val="004C13CE"/>
    <w:rsid w:val="004C3242"/>
    <w:rsid w:val="004C57FE"/>
    <w:rsid w:val="004E3CDB"/>
    <w:rsid w:val="004F5CC7"/>
    <w:rsid w:val="005103A4"/>
    <w:rsid w:val="0051590E"/>
    <w:rsid w:val="005466C6"/>
    <w:rsid w:val="0058561C"/>
    <w:rsid w:val="005863D7"/>
    <w:rsid w:val="00596F8F"/>
    <w:rsid w:val="005A5B79"/>
    <w:rsid w:val="005D5CD3"/>
    <w:rsid w:val="005F78F3"/>
    <w:rsid w:val="0060269D"/>
    <w:rsid w:val="00677364"/>
    <w:rsid w:val="00743615"/>
    <w:rsid w:val="00790AA5"/>
    <w:rsid w:val="0079233C"/>
    <w:rsid w:val="00802863"/>
    <w:rsid w:val="00810A87"/>
    <w:rsid w:val="00815197"/>
    <w:rsid w:val="00854303"/>
    <w:rsid w:val="00864B20"/>
    <w:rsid w:val="008A76F3"/>
    <w:rsid w:val="008D0BE5"/>
    <w:rsid w:val="008D187E"/>
    <w:rsid w:val="00902785"/>
    <w:rsid w:val="00905BC9"/>
    <w:rsid w:val="00905E2D"/>
    <w:rsid w:val="009210FF"/>
    <w:rsid w:val="009354F4"/>
    <w:rsid w:val="00937D79"/>
    <w:rsid w:val="009B3B33"/>
    <w:rsid w:val="009B6B39"/>
    <w:rsid w:val="009C46B3"/>
    <w:rsid w:val="009D4A77"/>
    <w:rsid w:val="009E7A9D"/>
    <w:rsid w:val="009F70AE"/>
    <w:rsid w:val="00A04278"/>
    <w:rsid w:val="00A17766"/>
    <w:rsid w:val="00A53C77"/>
    <w:rsid w:val="00A53D9B"/>
    <w:rsid w:val="00AA78B4"/>
    <w:rsid w:val="00AB38EE"/>
    <w:rsid w:val="00AB5F1D"/>
    <w:rsid w:val="00B17962"/>
    <w:rsid w:val="00B478E4"/>
    <w:rsid w:val="00B53FE1"/>
    <w:rsid w:val="00B54146"/>
    <w:rsid w:val="00B573AD"/>
    <w:rsid w:val="00B6134F"/>
    <w:rsid w:val="00B95D07"/>
    <w:rsid w:val="00BA0F19"/>
    <w:rsid w:val="00BA1868"/>
    <w:rsid w:val="00BA5C09"/>
    <w:rsid w:val="00BB3497"/>
    <w:rsid w:val="00BC6EEF"/>
    <w:rsid w:val="00BD745F"/>
    <w:rsid w:val="00BE6E9C"/>
    <w:rsid w:val="00C14DA7"/>
    <w:rsid w:val="00C639CD"/>
    <w:rsid w:val="00C74551"/>
    <w:rsid w:val="00C75F78"/>
    <w:rsid w:val="00C76D39"/>
    <w:rsid w:val="00CB20CA"/>
    <w:rsid w:val="00D0476D"/>
    <w:rsid w:val="00D53B7B"/>
    <w:rsid w:val="00D6023C"/>
    <w:rsid w:val="00D77497"/>
    <w:rsid w:val="00D81B0B"/>
    <w:rsid w:val="00DA0363"/>
    <w:rsid w:val="00DB0EF3"/>
    <w:rsid w:val="00DB5712"/>
    <w:rsid w:val="00DB5B3A"/>
    <w:rsid w:val="00E10581"/>
    <w:rsid w:val="00E164D7"/>
    <w:rsid w:val="00E1679C"/>
    <w:rsid w:val="00E353EE"/>
    <w:rsid w:val="00EB4D30"/>
    <w:rsid w:val="00EC79AA"/>
    <w:rsid w:val="00EF4E89"/>
    <w:rsid w:val="00F26976"/>
    <w:rsid w:val="00F72B59"/>
    <w:rsid w:val="00F83454"/>
    <w:rsid w:val="00F91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87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ut2visible">
    <w:name w:val="cut2__visible"/>
    <w:basedOn w:val="DefaultParagraphFont"/>
    <w:uiPriority w:val="99"/>
    <w:rsid w:val="000E7227"/>
  </w:style>
  <w:style w:type="character" w:customStyle="1" w:styleId="cut2invisible">
    <w:name w:val="cut2__invisible"/>
    <w:basedOn w:val="DefaultParagraphFont"/>
    <w:uiPriority w:val="99"/>
    <w:rsid w:val="000E7227"/>
  </w:style>
  <w:style w:type="paragraph" w:styleId="BalloonText">
    <w:name w:val="Balloon Text"/>
    <w:basedOn w:val="Normal"/>
    <w:link w:val="BalloonTextChar"/>
    <w:uiPriority w:val="99"/>
    <w:semiHidden/>
    <w:rsid w:val="002567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12426"/>
    <w:rPr>
      <w:rFonts w:ascii="Times New Roman" w:hAnsi="Times New Roman" w:cs="Times New Roman"/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408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</TotalTime>
  <Pages>1</Pages>
  <Words>160</Words>
  <Characters>912</Characters>
  <Application>Microsoft Office Outlook</Application>
  <DocSecurity>0</DocSecurity>
  <Lines>0</Lines>
  <Paragraphs>0</Paragraphs>
  <ScaleCrop>false</ScaleCrop>
  <Company>vshp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Кооперация не сдает свои позиции на селе</dc:title>
  <dc:subject/>
  <dc:creator>sep42</dc:creator>
  <cp:keywords/>
  <dc:description/>
  <cp:lastModifiedBy>P18_BaranovaVP</cp:lastModifiedBy>
  <cp:revision>2</cp:revision>
  <cp:lastPrinted>2019-08-01T05:23:00Z</cp:lastPrinted>
  <dcterms:created xsi:type="dcterms:W3CDTF">2019-08-01T05:42:00Z</dcterms:created>
  <dcterms:modified xsi:type="dcterms:W3CDTF">2019-08-01T05:43:00Z</dcterms:modified>
</cp:coreProperties>
</file>